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1135" cy="4255135"/>
            <wp:effectExtent l="0" t="0" r="5715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2551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37940" cy="5571490"/>
            <wp:effectExtent l="0" t="0" r="10160" b="1016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37940" cy="55714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76040" cy="5904865"/>
            <wp:effectExtent l="0" t="0" r="10160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76040" cy="5904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18890" cy="6009640"/>
            <wp:effectExtent l="0" t="0" r="1016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18890" cy="6009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71290" cy="5952490"/>
            <wp:effectExtent l="0" t="0" r="10160" b="1016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71290" cy="59524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57015" cy="5923915"/>
            <wp:effectExtent l="0" t="0" r="635" b="63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57015" cy="59239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780790" cy="6114415"/>
            <wp:effectExtent l="0" t="0" r="10160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780790" cy="6114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76040" cy="5952490"/>
            <wp:effectExtent l="0" t="0" r="10160" b="1016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76040" cy="59524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18890" cy="6123940"/>
            <wp:effectExtent l="0" t="0" r="10160" b="1016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18890" cy="61239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66540" cy="6543040"/>
            <wp:effectExtent l="0" t="0" r="10160" b="101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66540" cy="65430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42740" cy="6228715"/>
            <wp:effectExtent l="0" t="0" r="10160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42740" cy="62287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52240" cy="6419215"/>
            <wp:effectExtent l="0" t="0" r="10160" b="63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52240" cy="6419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56990" cy="6076315"/>
            <wp:effectExtent l="0" t="0" r="10160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56990" cy="60763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85590" cy="6009640"/>
            <wp:effectExtent l="0" t="0" r="10160" b="1016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85590" cy="6009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47490" cy="5885815"/>
            <wp:effectExtent l="0" t="0" r="1016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47490" cy="5885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23690" cy="1571625"/>
            <wp:effectExtent l="0" t="0" r="1016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23690" cy="1571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90340" cy="6200140"/>
            <wp:effectExtent l="0" t="0" r="10160" b="1016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990340" cy="6200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61790" cy="6133465"/>
            <wp:effectExtent l="0" t="0" r="10160" b="63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61790" cy="61334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333240" cy="6285865"/>
            <wp:effectExtent l="0" t="0" r="10160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33240" cy="62858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90365" cy="5990590"/>
            <wp:effectExtent l="0" t="0" r="635" b="1016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190365" cy="5990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85590" cy="6190615"/>
            <wp:effectExtent l="0" t="0" r="10160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85590" cy="61906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466590" cy="1676400"/>
            <wp:effectExtent l="0" t="0" r="1016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46659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90365" cy="6142990"/>
            <wp:effectExtent l="0" t="0" r="635" b="1016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190365" cy="6142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42740" cy="3923665"/>
            <wp:effectExtent l="0" t="0" r="10160" b="63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142740" cy="39236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47490" cy="6047740"/>
            <wp:effectExtent l="0" t="0" r="10160" b="1016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47490" cy="60477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85590" cy="6181090"/>
            <wp:effectExtent l="0" t="0" r="10160" b="1016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85590" cy="6181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971290" cy="6038215"/>
            <wp:effectExtent l="0" t="0" r="10160" b="63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971290" cy="60382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076065" cy="1343025"/>
            <wp:effectExtent l="0" t="0" r="635" b="952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076065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3885565" cy="5981065"/>
            <wp:effectExtent l="0" t="0" r="635" b="63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885565" cy="59810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114165" cy="2028825"/>
            <wp:effectExtent l="0" t="0" r="635" b="952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11416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085321"/>
    <w:rsid w:val="6D535020"/>
    <w:rsid w:val="710853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5" Type="http://schemas.openxmlformats.org/officeDocument/2006/relationships/fontTable" Target="fontTable.xml"/><Relationship Id="rId34" Type="http://schemas.openxmlformats.org/officeDocument/2006/relationships/customXml" Target="../customXml/item1.xml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Application%20Data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10</TotalTime>
  <ScaleCrop>false</ScaleCrop>
  <LinksUpToDate>false</LinksUpToDate>
  <CharactersWithSpaces>0</CharactersWithSpaces>
  <Application>WPS Office_10.1.0.7668_F1E327BC-269C-435d-A152-05C5408002CA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2018-11-15T00:18:00Z</dcterms:created>
  <dc:creator>悦己</dc:creator>
  <cp:lastModifiedBy>悦己</cp:lastModifiedBy>
  <dcterms:modified xsi:type="dcterms:W3CDTF">2018-11-15T00:29:28Z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2052-10.1.0.7668</vt:lpwstr>
  </property>
</Properties>
</file>