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3040" cy="3370580"/>
            <wp:effectExtent l="0" t="0" r="381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370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50405"/>
            <wp:effectExtent l="0" t="0" r="698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50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60565"/>
            <wp:effectExtent l="0" t="0" r="381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60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07860"/>
            <wp:effectExtent l="0" t="0" r="381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07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23735"/>
            <wp:effectExtent l="0" t="0" r="698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3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49160"/>
            <wp:effectExtent l="0" t="0" r="3175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49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93305"/>
            <wp:effectExtent l="0" t="0" r="4445" b="171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933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2195"/>
            <wp:effectExtent l="0" t="0" r="4445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2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408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0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20890"/>
            <wp:effectExtent l="0" t="0" r="6985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20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74230"/>
            <wp:effectExtent l="0" t="0" r="698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74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271385"/>
            <wp:effectExtent l="0" t="0" r="6985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71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54570"/>
            <wp:effectExtent l="0" t="0" r="3175" b="177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54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47585"/>
            <wp:effectExtent l="0" t="0" r="5715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47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284085"/>
            <wp:effectExtent l="0" t="0" r="3175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84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94220"/>
            <wp:effectExtent l="0" t="0" r="6985" b="114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94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83120"/>
            <wp:effectExtent l="0" t="0" r="6985" b="177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83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BF6EE9"/>
    <w:rsid w:val="0EBF6EE9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2018-11-15T00:34:00Z</dcterms:created>
  <dc:creator>悦己</dc:creator>
  <cp:lastModifiedBy>悦己</cp:lastModifiedBy>
  <dcterms:modified xsi:type="dcterms:W3CDTF">2018-11-15T00:52:27Z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