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149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6"/>
        <w:gridCol w:w="720"/>
        <w:gridCol w:w="999"/>
        <w:gridCol w:w="101"/>
        <w:gridCol w:w="80"/>
        <w:gridCol w:w="6613"/>
        <w:gridCol w:w="49"/>
        <w:gridCol w:w="660"/>
        <w:gridCol w:w="60"/>
        <w:gridCol w:w="660"/>
        <w:gridCol w:w="49"/>
        <w:gridCol w:w="660"/>
        <w:gridCol w:w="11"/>
        <w:gridCol w:w="38"/>
        <w:gridCol w:w="3353"/>
        <w:gridCol w:w="1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660" w:hRule="atLeast"/>
        </w:trPr>
        <w:tc>
          <w:tcPr>
            <w:tcW w:w="14839" w:type="dxa"/>
            <w:gridSpan w:val="15"/>
            <w:shd w:val="clear" w:color="000000" w:fill="FFFFFF"/>
          </w:tcPr>
          <w:p>
            <w:pPr>
              <w:widowControl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30"/>
                <w:szCs w:val="30"/>
              </w:rPr>
            </w:pPr>
            <w:r>
              <w:rPr>
                <w:rFonts w:hint="eastAsia" w:ascii="Calibri" w:hAnsi="Calibri" w:eastAsia="宋体" w:cs="Times New Roman"/>
                <w:b/>
                <w:bCs/>
                <w:color w:val="000000"/>
                <w:sz w:val="32"/>
                <w:szCs w:val="32"/>
              </w:rPr>
              <w:t>禹州市中等专业学校旅游服务与管理专业实训</w:t>
            </w:r>
            <w:r>
              <w:rPr>
                <w:rFonts w:hint="eastAsia"/>
                <w:b/>
                <w:bCs/>
                <w:color w:val="000000"/>
                <w:sz w:val="32"/>
                <w:szCs w:val="32"/>
              </w:rPr>
              <w:t>教学设备规格技术参数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444" w:hRule="atLeast"/>
        </w:trPr>
        <w:tc>
          <w:tcPr>
            <w:tcW w:w="786" w:type="dxa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序号</w:t>
            </w:r>
          </w:p>
        </w:tc>
        <w:tc>
          <w:tcPr>
            <w:tcW w:w="1719" w:type="dxa"/>
            <w:gridSpan w:val="2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设备名称</w:t>
            </w:r>
          </w:p>
        </w:tc>
        <w:tc>
          <w:tcPr>
            <w:tcW w:w="6794" w:type="dxa"/>
            <w:gridSpan w:val="3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技术参数</w:t>
            </w:r>
          </w:p>
        </w:tc>
        <w:tc>
          <w:tcPr>
            <w:tcW w:w="709" w:type="dxa"/>
            <w:gridSpan w:val="2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单位</w:t>
            </w:r>
          </w:p>
        </w:tc>
        <w:tc>
          <w:tcPr>
            <w:tcW w:w="720" w:type="dxa"/>
            <w:gridSpan w:val="2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数量</w:t>
            </w:r>
          </w:p>
        </w:tc>
        <w:tc>
          <w:tcPr>
            <w:tcW w:w="720" w:type="dxa"/>
            <w:gridSpan w:val="3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是否核心产品</w:t>
            </w:r>
          </w:p>
        </w:tc>
        <w:tc>
          <w:tcPr>
            <w:tcW w:w="3391" w:type="dxa"/>
            <w:gridSpan w:val="2"/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szCs w:val="24"/>
              </w:rPr>
              <w:t>参考图片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55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1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中餐厅厨房设备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516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双炒双温灶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规格：不小于2000*1100*800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（1）炉面板采用   优质大于等于1.0mm不锈钢砂纹板。（2）前封板、炉背板及炉侧板采用优质大于等于1.0mm不锈钢砂纹板。（3）炉体骨架采用大于等于40×40×4.0mm 角钢。（4）大于等于3.0mm（A3）钢板炉底层板；上铺隔热材料涂二层油漆（一道经丹，一道黑色防火漆）；耐火砖炉膛。（5）配   优质大于等于1.0mm抛光不锈钢冲压成形尾撑、炉围；采用铸铁炉圈。（6）炉面不锈钢与下托钢板之间隔热层采用≥20mm厚欧文斯科宁保温棉。（7）炉头为香港三枪。每个炉头背板均配摇摆镀铬水龙头（DN15mm）一个，每个水龙头在炉前板带水阀（球阀）控制。（8）炉脚采用2〞不锈钢管，管内套 热镀锌钢管柱，配可调高低的不小于M24不锈钢螺栓柱脚。（9）每两个炉头配一台低噪音E4中压炉用高效节能低噪音风机。点火燃烧器易点燃，且不接触主燃烧器火焰，不使其它部件发热。鼓风机式灶具加装熄火保护装置和快速切断阀。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★提供生产厂家工业产品生产许可证及副本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★提供生产厂家中国环保产品认证证书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★提供生产厂家中国节能产品认证证书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Cs w:val="21"/>
                <w14:textFill>
                  <w14:solidFill>
                    <w14:schemeClr w14:val="tx1"/>
                  </w14:solidFill>
                </w14:textFill>
              </w:rPr>
              <w:t>★提供生产厂家检测报告。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52603392" behindDoc="0" locked="0" layoutInCell="1" allowOverlap="1">
                  <wp:simplePos x="0" y="0"/>
                  <wp:positionH relativeFrom="column">
                    <wp:posOffset>179705</wp:posOffset>
                  </wp:positionH>
                  <wp:positionV relativeFrom="paragraph">
                    <wp:posOffset>1093470</wp:posOffset>
                  </wp:positionV>
                  <wp:extent cx="1762125" cy="1200150"/>
                  <wp:effectExtent l="0" t="0" r="9525" b="0"/>
                  <wp:wrapNone/>
                  <wp:docPr id="27608" name="图片 27608" descr="双炒双温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8" name="图片 27608" descr="双炒双温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47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炉面拼台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规格：不小于500*1000*800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  优质大于等于1.0mm不锈钢焊管；3、 存放架的存放台主管选用大于等于38mm*25mm  优质大于等于1.0mm不锈钢焊管；4、 存放架的存放台支管选用30*15mm  优质大于等于1.0mm不锈钢焊管；5、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3168" behindDoc="0" locked="0" layoutInCell="1" allowOverlap="1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133350</wp:posOffset>
                  </wp:positionV>
                  <wp:extent cx="1276350" cy="1323975"/>
                  <wp:effectExtent l="0" t="0" r="0" b="9525"/>
                  <wp:wrapNone/>
                  <wp:docPr id="27607" name="图片 27607" descr="炉面拼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7" name="图片 27607" descr="炉面拼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42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海鲜蒸柜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规格：不小于1000*1000*1800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1、设计制作标准参照《炊用燃气蒸柜》（CJ/T3030-2004）；2、 炉面板选用优质厚度为≥1.0mm不锈钢腹膜磨砂板；3、 炒炉围板、后背板及其他辅助板选用优质厚度为≧1.0mm不锈钢腹膜磨砂板；4、 蒸柜锅炉采用不锈钢钢板焊接面成，厚度为不小于1.5mm优质不锈钢腹膜磨砂板，配蒸饭格和蒸馒头格（均双备份）；5、 燃烧室顶锅炉无缝钢管6、 炉体骨架采用40*40mm优质碳素角钢；7、 炉脚选用DG50镀锌管外套D50mm*1.0mm不锈钢焊管而成8、 炉脚下部装有M24可调螺栓。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214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438150</wp:posOffset>
                  </wp:positionV>
                  <wp:extent cx="1371600" cy="1304925"/>
                  <wp:effectExtent l="0" t="0" r="0" b="9525"/>
                  <wp:wrapNone/>
                  <wp:docPr id="27603" name="图片 27603" descr="三门海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3" name="图片 27603" descr="三门海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2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六门煲仔炉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配置：炉面座活动扁铁炉花板，SUS优质2B优质不锈钢板材，面板采用不低于1.0mm厚优质不锈钢板才，侧板不少于1.0mm,全钢可调试子弹脚，安全火种制，燃料为天然气。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1120" behindDoc="0" locked="0" layoutInCell="1" allowOverlap="1">
                  <wp:simplePos x="0" y="0"/>
                  <wp:positionH relativeFrom="column">
                    <wp:posOffset>182245</wp:posOffset>
                  </wp:positionH>
                  <wp:positionV relativeFrom="paragraph">
                    <wp:posOffset>262255</wp:posOffset>
                  </wp:positionV>
                  <wp:extent cx="1790700" cy="1028700"/>
                  <wp:effectExtent l="0" t="0" r="0" b="0"/>
                  <wp:wrapNone/>
                  <wp:docPr id="27602" name="图片 27602" descr="六头煲仔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2" name="图片 27602" descr="六头煲仔炉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411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1.05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双头平头炉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规格：不小于1100*600*800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采用不锈钢优质-2B材质其炉面正板，采用不锈钢厚不小于1.0mm，炉体骨架采用50*50*4.5mm铁脚，炉通脚用50mm无缝不锈钢管，内含支撑身的钢柱，不锈钢调整脚。燃料为天然气。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5216" behindDoc="0" locked="0" layoutInCell="1" allowOverlap="1">
                  <wp:simplePos x="0" y="0"/>
                  <wp:positionH relativeFrom="column">
                    <wp:posOffset>306070</wp:posOffset>
                  </wp:positionH>
                  <wp:positionV relativeFrom="paragraph">
                    <wp:posOffset>-37465</wp:posOffset>
                  </wp:positionV>
                  <wp:extent cx="1352550" cy="685800"/>
                  <wp:effectExtent l="0" t="0" r="0" b="0"/>
                  <wp:wrapNone/>
                  <wp:docPr id="27626" name="图片 27626" descr="双头平头炉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6" name="图片 27626" descr="双头平头炉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545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1.06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双通打荷台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采用优质不锈钢板材，台面用国标≥1.0mm不锈钢板，围板采用优质≧1.0mm不锈钢钢板制成，支撑架采用直径50mm不锈钢管壁厚≧1.0mm，底部采用异形加重调节腿。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4192" behindDoc="0" locked="0" layoutInCell="1" allowOverlap="1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54610</wp:posOffset>
                  </wp:positionV>
                  <wp:extent cx="1733550" cy="704850"/>
                  <wp:effectExtent l="0" t="0" r="0" b="0"/>
                  <wp:wrapNone/>
                  <wp:docPr id="27609" name="图片 27609" descr="双通荷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9" name="图片 27609" descr="双通荷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411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1.07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双层工作台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台面采用优质板材厚度≥1.0mm的不锈钢板，面板下称多层板加不锈钢加强筋，种钉制作，采用不锈钢加强筋；配不锈钢调平脚。焊接点采用氩弧焊满焊工艺，平整，牢固。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7264" behindDoc="0" locked="0" layoutInCell="1" allowOverlap="1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-86995</wp:posOffset>
                  </wp:positionV>
                  <wp:extent cx="1609725" cy="742950"/>
                  <wp:effectExtent l="0" t="0" r="9525" b="0"/>
                  <wp:wrapNone/>
                  <wp:docPr id="27606" name="图片 27606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6" name="图片 27606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005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1.08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双星水池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规格：不小于1500*700*800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≥1.0mm的不锈钢板，星盆采用≥1.0mm不锈钢板制作；立柱采用优质Φ50*≧1.0mm不锈钢圆管制作；下横档采用优质Φ38*≧1.0mm不锈钢圆管制作；三面横档离地200mm，配不锈钢调平脚。采用2寸带滤芯不锈钢落水起全套。焊接点采用氩弧焊满焊工艺，平整，牢固，耐用。池深不小于350c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6240" behindDoc="0" locked="0" layoutInCell="1" allowOverlap="1">
                  <wp:simplePos x="0" y="0"/>
                  <wp:positionH relativeFrom="column">
                    <wp:posOffset>296545</wp:posOffset>
                  </wp:positionH>
                  <wp:positionV relativeFrom="paragraph">
                    <wp:posOffset>-140970</wp:posOffset>
                  </wp:positionV>
                  <wp:extent cx="1447800" cy="695325"/>
                  <wp:effectExtent l="0" t="0" r="0" b="9525"/>
                  <wp:wrapNone/>
                  <wp:docPr id="27604" name="图片 27604" descr="双星水池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4" name="图片 27604" descr="双星水池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553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1.09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保鲜工作台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面板内外采用优质不锈钢磨砂板，整体发泡技术，全钢全铜管，进口压缩机，超大箱体，圆弧角内壁设计，无死角，打扫更方便。冷藏温度0ºC--10ºC.。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68288" behindDoc="0" locked="0" layoutInCell="1" allowOverlap="1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-86360</wp:posOffset>
                  </wp:positionV>
                  <wp:extent cx="1428750" cy="762000"/>
                  <wp:effectExtent l="0" t="0" r="0" b="0"/>
                  <wp:wrapNone/>
                  <wp:docPr id="27610" name="图片 27610" descr="冷藏工作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0" name="图片 27610" descr="冷藏工作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254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1.10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四门冰柜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规格：不小于1230*750*1880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1、冰柜壳采用75毫米的环保绝缘材料，冰柜采用进口或合资原装双压缩机，双温双控，压缩机配环保冷媒R134A或R404A。2、 微电脑温度显示器,柜内温度一目了然;冷柜配锁,储物放心；3、 全部采用聚氨脂高压发泡,箱体强度高,保温性能好;4、 冷凝器有可拆式滤网，方便维护;蒸发器材质要求用铜的；6、 温度：-10OC—0OC /-5OC—+10OC。7保持温度稳定，并具有自动溶雪及自动挥发功能，无需接驳排水道，操作系统可以调节温度，开关制压缩机操作显示，当恒温器失灵时仍可正常操作。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★提供中国国家强制性产品认证证书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★提供中国电器节能产品认证证书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★提供食品接触产品安全认证证书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53489152" behindDoc="0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9525</wp:posOffset>
                  </wp:positionV>
                  <wp:extent cx="1485900" cy="1609725"/>
                  <wp:effectExtent l="0" t="0" r="0" b="9525"/>
                  <wp:wrapNone/>
                  <wp:docPr id="27611" name="图片 27611" descr="四门冰柜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1" name="图片 27611" descr="四门冰柜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975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1.11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台上层架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规格：不小于1800*300*600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采用优质优质不锈钢板，厚度为≥1.0mm。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0336" behindDoc="0" locked="0" layoutInCell="1" allowOverlap="1">
                  <wp:simplePos x="0" y="0"/>
                  <wp:positionH relativeFrom="column">
                    <wp:posOffset>353695</wp:posOffset>
                  </wp:positionH>
                  <wp:positionV relativeFrom="paragraph">
                    <wp:posOffset>60325</wp:posOffset>
                  </wp:positionV>
                  <wp:extent cx="1466850" cy="438150"/>
                  <wp:effectExtent l="0" t="0" r="0" b="0"/>
                  <wp:wrapNone/>
                  <wp:docPr id="27605" name="图片 27605" descr="上层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05" name="图片 27605" descr="上层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23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1.12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四层货架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规格：不小于1200*500*1500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  优质大于等于1.0mm不锈钢焊管；3、 存放架的存放台主管选用38mm*25mm  优质 大于等于1.0mm不锈钢焊管；4、 存放架的存放台支管选用30*15  优质 大于等于1.0mm不锈钢焊管；5、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1360" behindDoc="0" locked="0" layoutInCell="1" allowOverlap="1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247015</wp:posOffset>
                  </wp:positionV>
                  <wp:extent cx="1171575" cy="933450"/>
                  <wp:effectExtent l="0" t="0" r="9525" b="0"/>
                  <wp:wrapNone/>
                  <wp:docPr id="27612" name="图片 27612" descr="平板货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2" name="图片 27612" descr="平板货架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553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1.13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不锈钢纱门柜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1、柜身采用 优质大于等于1.0mm厚不锈钢砂纹板。2、背板、底板、侧板 优质大于等于1.0mm厚不锈钢砂纹板，中层采用 优质大于等于1.0mm厚不锈钢砂纹板。3、柜脚采用2〞可调高低不锈钢子弹脚。4、可调层板、底板采用 优质大于等于1.0mm厚托，并以不锈钢电钉固定。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2384" behindDoc="0" locked="0" layoutInCell="1" allowOverlap="1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135255</wp:posOffset>
                  </wp:positionV>
                  <wp:extent cx="1447800" cy="790575"/>
                  <wp:effectExtent l="0" t="0" r="0" b="9525"/>
                  <wp:wrapNone/>
                  <wp:docPr id="27633" name="图片 27633" descr="纱网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3" name="图片 27633" descr="纱网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545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1.14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油烟净化一体机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r>
              <w:rPr>
                <w:rFonts w:hint="eastAsia"/>
              </w:rPr>
              <w:t>1、根据传质双膜理论，采用湿法液沫洗涤、碰撞、化学反应、吸收、冷凝、过滤的工艺；采用优质不锈钢制作，管道风机不积油防火安全，节能环保，大排量、高效率</w:t>
            </w:r>
          </w:p>
          <w:p>
            <w:r>
              <w:rPr>
                <w:rFonts w:hint="eastAsia"/>
              </w:rPr>
              <w:t>2、净化烹调过程中产生的油雾、气味等有害物质；</w:t>
            </w:r>
          </w:p>
          <w:p>
            <w:r>
              <w:rPr>
                <w:rFonts w:hint="eastAsia"/>
              </w:rPr>
              <w:t>3、优质不锈钢制作，噪音控制在60分贝以下；</w:t>
            </w:r>
          </w:p>
          <w:p>
            <w:r>
              <w:rPr>
                <w:rFonts w:hint="eastAsia"/>
              </w:rPr>
              <w:t>4、自带动力，风机为高效率、低功率、低噪声外转子专用风机，抽风量≥5000m3/h、功率0.8-1.2KW/380V/1台、转速1380转/分；</w:t>
            </w:r>
          </w:p>
          <w:p>
            <w:r>
              <w:rPr>
                <w:rFonts w:hint="eastAsia"/>
              </w:rPr>
              <w:t>5、不锈钢耐腐蚀循环水泵功率0.3KW，排气口压力≥150pa、除油率达98%以上；LED灯防水设计；</w:t>
            </w:r>
          </w:p>
          <w:p>
            <w:r>
              <w:rPr>
                <w:rFonts w:hint="eastAsia"/>
              </w:rPr>
              <w:t>6、具备防火功能，隐藏式开关按钮，一键运行，一键停止，一键清洗；</w:t>
            </w:r>
          </w:p>
          <w:p>
            <w:r>
              <w:rPr>
                <w:rFonts w:hint="eastAsia"/>
              </w:rPr>
              <w:t>7、设备自带自动清洗功能，可多台拼接安装，可单独独立控制运行，节能环保；</w:t>
            </w:r>
          </w:p>
          <w:p>
            <w:r>
              <w:rPr>
                <w:rFonts w:hint="eastAsia"/>
              </w:rPr>
              <w:t>★8、具有油烟排放浓度≤0.41mg/m³，颗粒物排放浓度≤1.11mg/m³，非甲烷总烃排放浓度≤4.6mg/m³，提供厂家检测报告。</w:t>
            </w:r>
          </w:p>
          <w:p>
            <w:r>
              <w:rPr>
                <w:rFonts w:hint="eastAsia"/>
              </w:rPr>
              <w:t>★提供加盖公章的中国环保产品认证检验报告。</w:t>
            </w:r>
          </w:p>
          <w:p>
            <w:r>
              <w:rPr>
                <w:rFonts w:hint="eastAsia"/>
              </w:rPr>
              <w:t>★提供生产厂家中国环境标志产品认证证书，废水、废气、噪音的第三方检测报告;</w:t>
            </w:r>
          </w:p>
          <w:p>
            <w:r>
              <w:rPr>
                <w:rFonts w:hint="eastAsia"/>
              </w:rPr>
              <w:t>★提供生产厂家欧盟认证证书;</w:t>
            </w:r>
          </w:p>
          <w:p>
            <w:r>
              <w:rPr>
                <w:rFonts w:hint="eastAsia"/>
              </w:rPr>
              <w:t>★提供生产厂家进口水泵的证明文件;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/>
              </w:rPr>
              <w:t>★提供生产厂家风机的CCC认证证书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套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3408" behindDoc="0" locked="0" layoutInCell="1" allowOverlap="1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7620</wp:posOffset>
                  </wp:positionV>
                  <wp:extent cx="1638300" cy="1095375"/>
                  <wp:effectExtent l="0" t="0" r="0" b="9525"/>
                  <wp:wrapNone/>
                  <wp:docPr id="27660" name="图片 27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60" name="图片 276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60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2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中餐厅面点间设备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4813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单炒单温灶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规格：不小于1100*900*1150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（1）炉面板采用   优质 大于等于1.0mm不锈钢砂纹板。（2）前封板、炉背板及炉侧板采用   优质 大于等于1.0mm不锈钢砂纹板。（3）炉体骨架采用≧40×40×4.0mm 角钢。（4）≥3.0mm（A3）钢板炉底层板；上铺隔热材料涂二层油漆（一道经丹，一道黑色防火漆）；耐火砖炉膛。（5）配   优质 大于等于1.0mm抛光不锈钢冲压成形尾撑、炉围；采用铸铁炉圈。（6）炉面不锈钢与下托钢板之间隔热层采用20mm厚欧文斯科宁保温棉。（7）炉头为香港三枪。每个炉头背板均配摇摆镀铬水龙头（DN15mm）一个，每个水龙头在炉前板带水阀（球阀）控制。（8）炉脚采用2〞不锈钢管，管内套 热镀锌钢管柱，配可调高低的M24不锈钢螺栓柱脚。（9）每两个炉头配一台低噪音E4中压炉用高效节能低噪音风机。点火燃烧器易点燃，且不接触主燃烧器火焰，不使其它部件发热。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6480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666750</wp:posOffset>
                  </wp:positionV>
                  <wp:extent cx="1819275" cy="1590675"/>
                  <wp:effectExtent l="0" t="0" r="9525" b="9525"/>
                  <wp:wrapNone/>
                  <wp:docPr id="27621" name="图片 27621" descr="1-15012ZPF35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1" name="图片 27621" descr="1-15012ZPF35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836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双门豪华蒸柜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规格：不小于1400*750*1500</w:t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1.蒸柜柜身采用国标优质大于等于1.0mm不锈钢砂纹板，柜内采用国标优质1.0mm不锈钢砂纹板。2.炉体骨架采用40×40×≥4.0mm国标角钢。3.配不锈钢自动进水箱、蒸汽压力释放阀4.蒸柜门内装配进口耐高温胶边。装自动蒸汽过压释放系统。5.配置优质板材制作的不锈钢蒸饭盘24个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5456" behindDoc="0" locked="0" layoutInCell="1" allowOverlap="1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101600</wp:posOffset>
                  </wp:positionV>
                  <wp:extent cx="1447800" cy="1028700"/>
                  <wp:effectExtent l="0" t="0" r="0" b="0"/>
                  <wp:wrapNone/>
                  <wp:docPr id="27619" name="图片 27619" descr="双门蒸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9" name="图片 27619" descr="双门蒸车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082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电烤箱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规格：不小于三层六盘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全不锈钢结构，外观美观大方；内胆采用圆弧连接结构，不藏垃圾，易于清洁；※三个常用模式，切换简单；肉针功能，掌控食物内部温度；高效能电热管，加热速虔快采用蜗流风扇送风加热，且有高低速和正反转可供选择，加热均匀，保证烹制的食品色、香、味俱全；设有控制器和计时器，可以根据不同的食品调节温度和所需时间；配有加湿功能和排湿功能，能根据食品的要求进行;电脑板具有储存功能，且可随时编辑，可以记忆上百个菜单，操作者可将常用菜单预先编制好，储存在电脑板中，并且编号，调用时只需按面板上的号码键即可，操作简单；二级开门，防止蒸汽突然涌出伤人；旋钮无极调节，方便灵活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9552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476250</wp:posOffset>
                  </wp:positionV>
                  <wp:extent cx="1381125" cy="800100"/>
                  <wp:effectExtent l="0" t="0" r="9525" b="0"/>
                  <wp:wrapNone/>
                  <wp:docPr id="27618" name="图片 27618" descr="9657522220078493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8" name="图片 27618" descr="96575222200784939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212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电炸锅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规格：不小于18KW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电压: 380V TPN, 50Hz 电量: 9kWx2=18kW 规格： 油缸容量: 20升x2; 配大炸筛二个; 放油: DN20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8528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102235</wp:posOffset>
                  </wp:positionV>
                  <wp:extent cx="1428750" cy="638175"/>
                  <wp:effectExtent l="0" t="0" r="0" b="9525"/>
                  <wp:wrapNone/>
                  <wp:docPr id="27617" name="图片 27617" descr="电炸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7" name="图片 27617" descr="电炸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702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2.05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电饼铛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规格：不小于380V/5KW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品牌：通球、华美等,单独控制,优质电炉丝,受热均匀,寿命更长,节能耐用.功率/电压：不小于5KW/380V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0576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97790</wp:posOffset>
                  </wp:positionV>
                  <wp:extent cx="1323975" cy="400050"/>
                  <wp:effectExtent l="0" t="0" r="9525" b="0"/>
                  <wp:wrapNone/>
                  <wp:docPr id="27620" name="图片 27620" descr="u=2967350988,1020820704&amp;fm=0&amp;gp=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0" name="图片 27620" descr="u=2967350988,1020820704&amp;fm=0&amp;gp=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695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2.06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和面机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规格：不小于50kg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国内知名品牌，设计美观大方，噪音小，操作方便，易于清洗。搅拌的面团达到强筋程度，从而使面团韧性强，面筋无损伤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77504" behindDoc="0" locked="0" layoutInCell="1" allowOverlap="1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328295</wp:posOffset>
                  </wp:positionV>
                  <wp:extent cx="1543050" cy="781050"/>
                  <wp:effectExtent l="0" t="0" r="0" b="0"/>
                  <wp:wrapNone/>
                  <wp:docPr id="27614" name="图片 27614" descr="和面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4" name="图片 27614" descr="和面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95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2.07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压面机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规格：不小于350性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本机是一种面粉搅拌器，该机适用于企业单位、食堂、招待所、大、中、小餐馆、工厂、学校、部队等。本机设计合理，操作方便，和面工作效率高，零件采用不锈钢或电镀处理，符合卫生要求，经用户使用反映良好。2、轧辊间隙：0-25mm；3、 轧辊转速：76r/min；4、配用电机：Y90L-4 优质1.5KW； 5、 机重：75KG；6、国内知名品牌，传动部分主要采用链动，平稳，器噪音小，面团输送，折叠和柔压自动连续完成，操作方使可靠。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2624" behindDoc="0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47625</wp:posOffset>
                  </wp:positionV>
                  <wp:extent cx="1409700" cy="762000"/>
                  <wp:effectExtent l="0" t="0" r="0" b="0"/>
                  <wp:wrapNone/>
                  <wp:docPr id="27615" name="图片 27615" descr="压面条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5" name="图片 27615" descr="压面条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301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2.08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馒头机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规格：不小于六头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电压：380V，功率：3.0KW，每分钟60/个，最大生产能力600KG/h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4672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-33020</wp:posOffset>
                  </wp:positionV>
                  <wp:extent cx="1190625" cy="666750"/>
                  <wp:effectExtent l="0" t="0" r="9525" b="0"/>
                  <wp:wrapNone/>
                  <wp:docPr id="27622" name="图片 27622" descr="6398f215-f762-400b-9118-3aa77655d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2" name="图片 27622" descr="6398f215-f762-400b-9118-3aa77655d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05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2.09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搅拌机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规格：不小于B30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220V、1.35KW，料桶容积30L。全不锈钢，符合国标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3648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123825</wp:posOffset>
                  </wp:positionV>
                  <wp:extent cx="1314450" cy="1047750"/>
                  <wp:effectExtent l="0" t="0" r="0" b="0"/>
                  <wp:wrapNone/>
                  <wp:docPr id="27616" name="图片 27616" descr="u=3738512886,1795390442&amp;gp=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6" name="图片 27616" descr="u=3738512886,1795390442&amp;gp=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36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2.10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四门冰柜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规格：不小于1230*750*1880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1、冰柜壳采用不小于75毫米的环保绝缘材料，冰柜采用进口或合资原装双压缩机，双温双控，压缩机配环保冷媒R134A或R404A。2、 微电脑温度显示器,柜内温度一目了然;冷柜配锁,储物放心；3、 全部采用聚氨脂高压发泡,箱体强度高,保温性能好;4、 冷凝器有可拆式滤网，方便维护;蒸发器材质要求用铜的；6、 温度：-10OC—0OC /-5OC—+10OC。7保持温度稳定，并具有自动溶雪及自动挥发功能，无需接驳排水道，操作系统可以调节温度，开关制压缩机操作显示，当恒温器失灵时仍可正常操作。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★提供生产厂家中国国家强制性产品认证证书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★提供生产厂家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中国电器节能产品认证证书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★提供生产厂家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食品接触产品安全认证证书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5696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295275</wp:posOffset>
                  </wp:positionV>
                  <wp:extent cx="1390650" cy="1876425"/>
                  <wp:effectExtent l="0" t="0" r="0" b="9525"/>
                  <wp:wrapNone/>
                  <wp:docPr id="27623" name="图片 27623" descr="四门冰柜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3" name="图片 27623" descr="四门冰柜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09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保鲜工作台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面板内外采用优质不锈钢磨砂板，整体发泡技术，全钢全铜管，进口压缩机，超大箱体，圆弧角内壁设计，无死角，打扫更方便。冷藏温度0ºC--10ºC.。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6720" behindDoc="0" locked="0" layoutInCell="1" allowOverlap="1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135890</wp:posOffset>
                  </wp:positionV>
                  <wp:extent cx="1428750" cy="571500"/>
                  <wp:effectExtent l="0" t="0" r="0" b="0"/>
                  <wp:wrapNone/>
                  <wp:docPr id="27624" name="图片 27624" descr="冷藏工作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4" name="图片 27624" descr="冷藏工作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2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双通打荷台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采用优质不锈钢板材，台面用国标≥1.0mm不锈钢板，围板采用优质≧1.0mm不锈钢钢板制成，支撑架采用直径5cm不锈钢管壁厚≧1.0mm，底部采用异形加重调节腿。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774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104775</wp:posOffset>
                  </wp:positionV>
                  <wp:extent cx="1581150" cy="1076325"/>
                  <wp:effectExtent l="0" t="0" r="0" b="9525"/>
                  <wp:wrapNone/>
                  <wp:docPr id="27625" name="图片 27625" descr="双通荷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5" name="图片 27625" descr="双通荷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844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台上层架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规格：不小于1800*300*600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采用优质优质不锈钢板，厚度为≥1.0mm。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8768" behindDoc="0" locked="0" layoutInCell="1" allowOverlap="1">
                  <wp:simplePos x="0" y="0"/>
                  <wp:positionH relativeFrom="column">
                    <wp:posOffset>306070</wp:posOffset>
                  </wp:positionH>
                  <wp:positionV relativeFrom="paragraph">
                    <wp:posOffset>-5080</wp:posOffset>
                  </wp:positionV>
                  <wp:extent cx="1466850" cy="457200"/>
                  <wp:effectExtent l="0" t="0" r="0" b="0"/>
                  <wp:wrapNone/>
                  <wp:docPr id="27627" name="图片 27627" descr="上层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7" name="图片 27627" descr="上层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836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双层工作台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89792" behindDoc="0" locked="0" layoutInCell="1" allowOverlap="1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112395</wp:posOffset>
                  </wp:positionV>
                  <wp:extent cx="1609725" cy="714375"/>
                  <wp:effectExtent l="0" t="0" r="9525" b="9525"/>
                  <wp:wrapNone/>
                  <wp:docPr id="27628" name="图片 27628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8" name="图片 27628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2.15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木面案工作台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设计制作标准参照《不锈钢厨房设备 操作台》（QB/T 2319.3-2004）；2、 工作台的面板选用厚度为≥100mm优质杂木板；3、 工作台的支撑脚管选用优质D50mm*1.0mm不锈钢焊管，并配有D50mm可调脚，调教范围为上下40mm；4、 工作台脚管的横支架选用38mm*25mm*1.0mm不锈钢矩管。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0816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28575</wp:posOffset>
                  </wp:positionV>
                  <wp:extent cx="1190625" cy="857250"/>
                  <wp:effectExtent l="0" t="0" r="9525" b="0"/>
                  <wp:wrapNone/>
                  <wp:docPr id="27629" name="图片 27629" descr="桐木面案工作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29" name="图片 27629" descr="桐木面案工作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70" b="125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674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2.16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面粉车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规格：不小于1100*550*800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1、采用国标1.0mm厚不锈钢砂纹板2、车身管架采用国标≥1.0mm厚25×25×1.0mm不锈钢方管。3、车轮采用万向脚轮，对脚带刹车。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辆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1840" behindDoc="0" locked="0" layoutInCell="1" allowOverlap="1">
                  <wp:simplePos x="0" y="0"/>
                  <wp:positionH relativeFrom="column">
                    <wp:posOffset>420370</wp:posOffset>
                  </wp:positionH>
                  <wp:positionV relativeFrom="paragraph">
                    <wp:posOffset>50165</wp:posOffset>
                  </wp:positionV>
                  <wp:extent cx="1190625" cy="857250"/>
                  <wp:effectExtent l="0" t="0" r="9525" b="0"/>
                  <wp:wrapNone/>
                  <wp:docPr id="27630" name="图片 27630" descr="u=2195604291,1365071779&amp;fm=51&amp;gp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0" name="图片 27630" descr="u=2195604291,1365071779&amp;fm=51&amp;gp=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46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2.17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不锈钢碗柜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规格：不小于1200*500*1400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1、柜身采用 优质大于等于1.0mm厚不锈钢砂纹板。2、背板、底板、侧板 优质大于等于1.0mm厚不锈钢砂纹板，中层采用 优质大于等于1.0mm厚不锈钢砂纹板。3、柜脚采用2〞可调高低不锈钢子弹脚。4、可调层板、底板采用 优质大于等于1.0mm厚托，并以不锈钢电钉固定。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2864" behindDoc="0" locked="0" layoutInCell="1" allowOverlap="1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114300</wp:posOffset>
                  </wp:positionV>
                  <wp:extent cx="1200150" cy="1266825"/>
                  <wp:effectExtent l="0" t="0" r="0" b="9525"/>
                  <wp:wrapNone/>
                  <wp:docPr id="27631" name="图片 27631" descr="不锈钢高深碗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1" name="图片 27631" descr="不锈钢高深碗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71" r="114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2.18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双星水池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规格：不小于1500*700*800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不低于1.0mm的不锈钢板，星盆采用不低于1.0mm不锈钢板制作；立柱采用优质Φ50*1.0mm不锈钢圆管制作；下横档采用优质Φ38*1.0mm不锈钢圆管制作；三面横档离地200mm，配不锈钢调平脚。采用2寸带滤芯不锈钢落水起全套。焊接点采用氩弧焊满焊工艺，平整，牢固，耐用。池深不低于350c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4912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28575</wp:posOffset>
                  </wp:positionV>
                  <wp:extent cx="1447800" cy="1133475"/>
                  <wp:effectExtent l="0" t="0" r="0" b="9525"/>
                  <wp:wrapNone/>
                  <wp:docPr id="27644" name="图片 27644" descr="双星水池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4" name="图片 27644" descr="双星水池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64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2.19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双门发酵柜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规格：不小于双门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产地：广州，自动控温带缺水保护装置永不干烧，不锈钢加热管经久耐用，带可视窗使用方便，功率/电压：2.2KW/220V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3888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167640</wp:posOffset>
                  </wp:positionV>
                  <wp:extent cx="1371600" cy="1028700"/>
                  <wp:effectExtent l="0" t="0" r="0" b="0"/>
                  <wp:wrapNone/>
                  <wp:docPr id="27613" name="图片 27613" descr="发酵箱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13" name="图片 27613" descr="发酵箱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67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2.20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油烟净化一体机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r>
              <w:rPr>
                <w:rFonts w:hint="eastAsia"/>
              </w:rPr>
              <w:t>1、根据传质双膜理论，采用湿法液沫洗涤、碰撞、化学反应、吸收、冷凝、过滤的工艺；采用优质不锈钢制作，管道风机不积油防火安全，节能环保，大排量、高效率</w:t>
            </w:r>
          </w:p>
          <w:p>
            <w:r>
              <w:rPr>
                <w:rFonts w:hint="eastAsia"/>
              </w:rPr>
              <w:t>2、净化烹调过程中产生的油雾、气味等有害物质；</w:t>
            </w:r>
          </w:p>
          <w:p>
            <w:r>
              <w:rPr>
                <w:rFonts w:hint="eastAsia"/>
              </w:rPr>
              <w:t>3、优质不锈钢制作，噪音控制在60分贝以下；</w:t>
            </w:r>
          </w:p>
          <w:p>
            <w:r>
              <w:rPr>
                <w:rFonts w:hint="eastAsia"/>
              </w:rPr>
              <w:t>4、自带动力，风机为高效率、低功率、低噪声外转子专用风机，抽风量≥5000m3/h、功率0.8-1.2KW/380V/1台、转速1380转/分；</w:t>
            </w:r>
          </w:p>
          <w:p>
            <w:r>
              <w:rPr>
                <w:rFonts w:hint="eastAsia"/>
              </w:rPr>
              <w:t>5、不锈钢耐腐蚀循环水泵功率0.3KW，排气口压力≥150pa、除油率达98%以上；LED灯防水设计；</w:t>
            </w:r>
          </w:p>
          <w:p>
            <w:r>
              <w:rPr>
                <w:rFonts w:hint="eastAsia"/>
              </w:rPr>
              <w:t>6、具备防火功能，隐藏式开关按钮，一键运行，一键停止，一键清洗；</w:t>
            </w:r>
          </w:p>
          <w:p>
            <w:r>
              <w:rPr>
                <w:rFonts w:hint="eastAsia"/>
              </w:rPr>
              <w:t>7、设备自带自动清洗功能，可多台拼接安装，可单独独立控制运行，节能环保；</w:t>
            </w:r>
          </w:p>
          <w:p>
            <w:r>
              <w:rPr>
                <w:rFonts w:hint="eastAsia"/>
              </w:rPr>
              <w:t>★8、具有油烟排放浓度≤0.41mg/m³，颗粒物排放浓度≤1.11mg/m³，非甲烷总烃排放浓度≤4.6mg/m³，提供厂家检测报告。</w:t>
            </w:r>
          </w:p>
          <w:p>
            <w:r>
              <w:rPr>
                <w:rFonts w:hint="eastAsia"/>
              </w:rPr>
              <w:t>★提供加盖公章的中国环保产品认证检验报告。</w:t>
            </w:r>
          </w:p>
          <w:p>
            <w:r>
              <w:rPr>
                <w:rFonts w:hint="eastAsia"/>
              </w:rPr>
              <w:t>★提供生产厂家中国环境标志产品认证证书，废水、废气、噪音的第三方检测报告，</w:t>
            </w:r>
          </w:p>
          <w:p>
            <w:r>
              <w:rPr>
                <w:rFonts w:hint="eastAsia"/>
              </w:rPr>
              <w:t>★提供生产厂家欧盟认证证书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/>
              </w:rPr>
              <w:t>★提供生产厂家风机的CCC认证证书，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套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56096256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382270</wp:posOffset>
                  </wp:positionV>
                  <wp:extent cx="1752600" cy="1047750"/>
                  <wp:effectExtent l="0" t="0" r="0" b="0"/>
                  <wp:wrapNone/>
                  <wp:docPr id="27661" name="图片 276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61" name="图片 276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61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中餐厅凉菜间设备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单星水池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规格：不小于700*700*800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≥1.0mm的不锈钢板，星盆采用不低于1.0mm不锈钢板制作；立柱采用优质Φ50*≥1.0mm不锈钢圆管制作；下横档采用优质Φ38*1.0mm不锈钢圆管制作；三面横档离地200mm，配不锈钢调平脚。采用2寸带滤芯不锈钢落水起全套。焊接点采用氩弧焊满焊工艺，平整，牢固，耐用。池深不低于350c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798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28575</wp:posOffset>
                  </wp:positionV>
                  <wp:extent cx="1390650" cy="1181100"/>
                  <wp:effectExtent l="0" t="0" r="0" b="0"/>
                  <wp:wrapNone/>
                  <wp:docPr id="27658" name="图片 27658" descr="3c2c8319-cb6f-4650-8b5b-821f5f99d9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8" name="图片 27658" descr="3c2c8319-cb6f-4650-8b5b-821f5f99d9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1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双星水池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规格：不小于1500*700*800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≥1.0mm的不锈钢板，星盆采用≥1.0mm不锈钢板制作；立柱采用优质Φ50*1.0mm不锈钢圆管制作；下横档采用优质Φ38*1.0mm不锈钢圆管制作；三面横档离地200mm，配不锈钢调平脚。采用2寸带滤芯不锈钢落水起全套。焊接点采用氩弧焊满焊工艺，平整，牢固，耐用。池深≥350c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896960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47625</wp:posOffset>
                  </wp:positionV>
                  <wp:extent cx="1209675" cy="1181100"/>
                  <wp:effectExtent l="0" t="0" r="9525" b="0"/>
                  <wp:wrapNone/>
                  <wp:docPr id="27654" name="图片 27654" descr="双星水池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4" name="图片 27654" descr="双星水池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30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四门冰柜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规格：不小于1230*750*1880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1、冰柜壳采用75毫米的环保绝缘材料，冰柜采用进口或合资原装双压缩机，双温双控，压缩机配环保冷媒R134A或R404A。2、 微电脑温度显示器,柜内温度一目了然;冷柜配锁,储物放心；3、 全部采用聚氨脂高压发泡,箱体强度高,保温性能好;4、 冷凝器有可拆式滤网，方便维护;蒸发器材质要求用铜的；5、 优质1.5E/ 优质1.5E；6、 温度：-10OC—0OC /-5OC—+10OC。7保持温度稳定，并具有自动溶雪及自动挥发功能，无需接驳排水道，操作系统可以调节温度，开关制压缩机操作显示，当恒温器失灵时仍可正常操作。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★提供生产厂家中国国家强制性产品认证证书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★提供生产厂家中国电器节能产品认证证书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★提供生产厂家食品接触产品安全认证证书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01056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190500</wp:posOffset>
                  </wp:positionV>
                  <wp:extent cx="1485900" cy="1828800"/>
                  <wp:effectExtent l="0" t="0" r="0" b="0"/>
                  <wp:wrapNone/>
                  <wp:docPr id="27645" name="图片 27645" descr="四门冰柜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5" name="图片 27645" descr="四门冰柜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9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保鲜工作台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面板内外采用优质不锈钢磨砂板，整体发泡技术，全钢全铜管，进口压缩机，超大箱体，圆弧角内壁设计，无死角，打扫更方便。冷藏温度0ºC--10ºC.。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00032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190500</wp:posOffset>
                  </wp:positionV>
                  <wp:extent cx="1428750" cy="1114425"/>
                  <wp:effectExtent l="0" t="0" r="0" b="9525"/>
                  <wp:wrapNone/>
                  <wp:docPr id="27640" name="图片 27640" descr="冷藏工作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0" name="图片 27640" descr="冷藏工作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86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3.05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台上层架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规格：不小于1800*300*600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采用优质优质不锈钢板，厚度为不低于1.0mm。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02080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85725</wp:posOffset>
                  </wp:positionV>
                  <wp:extent cx="1466850" cy="1019175"/>
                  <wp:effectExtent l="0" t="0" r="0" b="9525"/>
                  <wp:wrapNone/>
                  <wp:docPr id="27655" name="图片 27655" descr="上层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5" name="图片 27655" descr="上层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3.06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双层工作台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台面采用优质板材厚度不低于1.0mm的不锈钢板，面板下称多层板加不锈钢加强筋，种钉制作，采用不锈钢加强筋；配不锈钢调平脚。焊接点采用氩弧焊满焊工艺，平整，牢固。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03104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180975</wp:posOffset>
                  </wp:positionV>
                  <wp:extent cx="1609725" cy="990600"/>
                  <wp:effectExtent l="0" t="0" r="9525" b="0"/>
                  <wp:wrapNone/>
                  <wp:docPr id="27635" name="图片 27635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5" name="图片 27635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62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3.07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双通打荷台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采用优质不锈钢板材，台面用国标≥1.0mm不锈钢板，围板采用优质≧1.0mm不锈钢钢板制成，支撑架采用直径5cm不锈钢管壁厚≧1.0mm，底部采用异形加重调节腿。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05152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66675</wp:posOffset>
                  </wp:positionV>
                  <wp:extent cx="1581150" cy="1076325"/>
                  <wp:effectExtent l="0" t="0" r="0" b="9525"/>
                  <wp:wrapNone/>
                  <wp:docPr id="27656" name="图片 27656" descr="双通荷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6" name="图片 27656" descr="双通荷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802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3.08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不锈钢纱门柜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1、柜身采用 优质大于等于1.0mm厚不锈钢砂纹板。2、背板、底板、侧板 优质大于等于1.0mm厚不锈钢砂纹板，中层采用 优质大于等于1.0mm厚不锈钢砂纹板。3、柜脚采用2〞可调高低不锈钢子弹脚。4、可调层板、底板采用 优质大于等于1.0mm厚托，并以不锈钢电钉固定。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04128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314325</wp:posOffset>
                  </wp:positionV>
                  <wp:extent cx="1447800" cy="1314450"/>
                  <wp:effectExtent l="0" t="0" r="0" b="0"/>
                  <wp:wrapNone/>
                  <wp:docPr id="27649" name="图片 27649" descr="纱网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9" name="图片 27649" descr="纱网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61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4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中餐厅仓库设备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9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4.01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四层平板货架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规格：不小于1200*500*1500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  优质 大于等于1.0mm不锈钢焊管；3、 存放架的存放台主管选用38mm*25mm  优质 大于等于1.0mm不锈钢焊管；4、 存放架的存放台支管选用30*15mm  优质大于等于1.0mm不锈钢焊管；5、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57760" behindDoc="0" locked="0" layoutInCell="1" allowOverlap="1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85725</wp:posOffset>
                  </wp:positionV>
                  <wp:extent cx="1171575" cy="1257300"/>
                  <wp:effectExtent l="0" t="0" r="9525" b="0"/>
                  <wp:wrapNone/>
                  <wp:docPr id="27646" name="图片 27646" descr="平板货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6" name="图片 27646" descr="平板货架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40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4.02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四层花格货架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规格：不小于1200*500*1500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  优质 大于等于1.0mm不锈钢焊管；3、 存放架的存放台主管选用38mm*25mm  优质 大于等于1.0mm不锈钢焊管；4、 存放架的存放台支管选用30*15mm  优质大于等于1.0mm不锈钢焊管；5、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59808" behindDoc="0" locked="0" layoutInCell="1" allowOverlap="1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104775</wp:posOffset>
                  </wp:positionV>
                  <wp:extent cx="1171575" cy="1343025"/>
                  <wp:effectExtent l="0" t="0" r="9525" b="9525"/>
                  <wp:wrapNone/>
                  <wp:docPr id="27651" name="图片 27651" descr="花格货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1" name="图片 27651" descr="花格货架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411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4.03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平板车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规格：不小于900*600*800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采用优质≥1.0mm全钢不锈钢钢板制成，胶质脚轮。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辆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60832" behindDoc="0" locked="0" layoutInCell="1" allowOverlap="1">
                  <wp:simplePos x="0" y="0"/>
                  <wp:positionH relativeFrom="column">
                    <wp:posOffset>391795</wp:posOffset>
                  </wp:positionH>
                  <wp:positionV relativeFrom="paragraph">
                    <wp:posOffset>23495</wp:posOffset>
                  </wp:positionV>
                  <wp:extent cx="1123950" cy="666750"/>
                  <wp:effectExtent l="0" t="0" r="0" b="0"/>
                  <wp:wrapNone/>
                  <wp:docPr id="27652" name="图片 27652" descr="平板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2" name="图片 27652" descr="平板车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4.04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米面架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规格：不小于1200*500*300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存放架的立管选用D38mm*1.0mm不锈钢焊管；3、 存放架的存放台主管选用38mm*25mm*1.0mm不锈钢焊管；4、 存放架的存放台支管选用30*15*1.0mm不锈钢焊管；5、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5878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200025</wp:posOffset>
                  </wp:positionV>
                  <wp:extent cx="1190625" cy="876300"/>
                  <wp:effectExtent l="0" t="0" r="9525" b="0"/>
                  <wp:wrapNone/>
                  <wp:docPr id="27650" name="图片 27650" descr="米面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0" name="图片 27650" descr="米面架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686" b="11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44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4.05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不锈钢调料柜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规格：不小于1000*600*800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存放架的立管选用D38mm*1.0mm不锈钢焊管；3、 存放架的存放台主管选用38mm*25mm*1.0mm不锈钢焊管；4、 存放架的存放台支管选用30*15*1.0mm不锈钢焊管；5、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drawing>
                <wp:anchor distT="0" distB="0" distL="114300" distR="114300" simplePos="0" relativeHeight="257735680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180975</wp:posOffset>
                  </wp:positionV>
                  <wp:extent cx="1447800" cy="1304925"/>
                  <wp:effectExtent l="0" t="0" r="0" b="9525"/>
                  <wp:wrapNone/>
                  <wp:docPr id="27659" name="图片 27659" descr="纱网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9" name="图片 27659" descr="纱网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Style w:val="3"/>
              <w:tblW w:w="3170" w:type="dxa"/>
              <w:tblCellSpacing w:w="0" w:type="dxa"/>
              <w:tblInd w:w="0" w:type="dxa"/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3170"/>
            </w:tblGrid>
            <w:tr>
              <w:tblPrEx>
                <w:tblLayout w:type="fixed"/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2262" w:hRule="atLeast"/>
                <w:tblCellSpacing w:w="0" w:type="dxa"/>
              </w:trPr>
              <w:tc>
                <w:tcPr>
                  <w:tcW w:w="3170" w:type="dxa"/>
                  <w:tcBorders>
                    <w:top w:val="nil"/>
                    <w:left w:val="nil"/>
                    <w:bottom w:val="single" w:color="auto" w:sz="4" w:space="0"/>
                    <w:right w:val="single" w:color="auto" w:sz="4" w:space="0"/>
                  </w:tcBorders>
                  <w:shd w:val="clear" w:color="auto" w:fill="auto"/>
                  <w:vAlign w:val="center"/>
                </w:tcPr>
                <w:p>
                  <w:pPr>
                    <w:widowControl/>
                    <w:jc w:val="left"/>
                    <w:rPr>
                      <w:rFonts w:ascii="宋体" w:hAnsi="宋体" w:eastAsia="宋体" w:cs="宋体"/>
                      <w:kern w:val="0"/>
                      <w:szCs w:val="21"/>
                    </w:rPr>
                  </w:pPr>
                </w:p>
              </w:tc>
            </w:tr>
          </w:tbl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42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中餐厅粗加工间设备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76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双星水池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规格：不小于1500*700*800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≥1.0mm的不锈钢板，星盆采用≥1.0mm不锈钢板制作；立柱采用优质Φ50*1.0mm不锈钢圆管制作；下横档采用优质Φ38*1.0mm不锈钢圆管制作；三面横档离地200mm，配不锈钢调平脚。采用2寸带滤芯不锈钢落水起全套。焊接点采用氩弧焊满焊工艺，平整，牢固，耐用。池深不低于350c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65952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161925</wp:posOffset>
                  </wp:positionV>
                  <wp:extent cx="1447800" cy="1323975"/>
                  <wp:effectExtent l="0" t="0" r="0" b="9525"/>
                  <wp:wrapNone/>
                  <wp:docPr id="27634" name="图片 27634" descr="双星水池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4" name="图片 27634" descr="双星水池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75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宰杀台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66976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1609725" cy="990600"/>
                  <wp:effectExtent l="0" t="0" r="9525" b="0"/>
                  <wp:wrapNone/>
                  <wp:docPr id="27648" name="图片 27648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8" name="图片 27648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2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双层工作台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62880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266700</wp:posOffset>
                  </wp:positionV>
                  <wp:extent cx="1609725" cy="990600"/>
                  <wp:effectExtent l="0" t="0" r="9525" b="0"/>
                  <wp:wrapNone/>
                  <wp:docPr id="27636" name="图片 27636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6" name="图片 27636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52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5.04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四层货架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规格：不小于1200*500*1500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  优质大于等于1.0mm不锈钢焊管；3、 存放架的存放台主管选用38mm*25mm  优质大于等于1.0mm不锈钢焊管；4、 存放架的存放台支管选用30*15mm  优质大于等于1.0mm不锈钢焊管；5、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6390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200025</wp:posOffset>
                  </wp:positionV>
                  <wp:extent cx="1181100" cy="1266825"/>
                  <wp:effectExtent l="0" t="0" r="0" b="9525"/>
                  <wp:wrapNone/>
                  <wp:docPr id="27653" name="图片 27653" descr="平板货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3" name="图片 27653" descr="平板货架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60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中餐厅洗涮间设备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74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收餐台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台面采用优质板材厚度不低于1.0mm的不锈钢板，面板下称多层板加不锈钢加强筋，种钉制作，采用不锈钢加强筋；配不锈钢调平脚。焊接点采用氩弧焊满焊工艺，平整，牢固。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184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85725</wp:posOffset>
                  </wp:positionV>
                  <wp:extent cx="1609725" cy="990600"/>
                  <wp:effectExtent l="0" t="0" r="9525" b="0"/>
                  <wp:wrapNone/>
                  <wp:docPr id="27639" name="图片 27639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9" name="图片 27639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58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双星水池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规格：不小于1500*700*800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不低于1.0mm的不锈钢板，星盆采用不低于1.0mm不锈钢板制作；立柱采用优质Φ50*1.0mm不锈钢圆管制作；下横档采用优质Φ38*1.0mm不锈钢圆管制作；三面横档离地200mm，配不锈钢调平脚。采用2寸带滤芯不锈钢落水起全套。焊接点采用氩弧焊满焊工艺，平整，牢固，耐用。池深不小于350c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17440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171450</wp:posOffset>
                  </wp:positionV>
                  <wp:extent cx="1447800" cy="1295400"/>
                  <wp:effectExtent l="0" t="0" r="0" b="0"/>
                  <wp:wrapNone/>
                  <wp:docPr id="27637" name="图片 27637" descr="双星水池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7" name="图片 27637" descr="双星水池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0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双层工作台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台面采用优质板材厚度不低于1.0mm的不锈钢板，面板下称多层板加不锈钢加强筋，种钉制作，采用不锈钢加强筋；配不锈钢调平脚。焊接点采用氩弧焊满焊工艺，平整，牢固。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6902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85725</wp:posOffset>
                  </wp:positionV>
                  <wp:extent cx="1609725" cy="990600"/>
                  <wp:effectExtent l="0" t="0" r="9525" b="0"/>
                  <wp:wrapNone/>
                  <wp:docPr id="27638" name="图片 27638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8" name="图片 27638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19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6.04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四层货架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规格：不小于1200*500*1500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 设计制作标准参照《不锈钢厨房 设备放架》（QB/T2319.5-2004）；2、 存放架的立管选用D38mm  优质 大于等于1.0mm不锈钢焊管；3、 存放架的存放台主管选用38mm*25mm  优质大于等于1.0mm不锈钢焊管；4、 存放架的存放台支管选用30*15  优质大于等于1.0mm不锈钢焊管；5、 存放架配有D38mm可调脚，调教范围为30mm。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6370048" behindDoc="0" locked="0" layoutInCell="1" allowOverlap="1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57150</wp:posOffset>
                  </wp:positionV>
                  <wp:extent cx="1171575" cy="1257300"/>
                  <wp:effectExtent l="0" t="0" r="9525" b="0"/>
                  <wp:wrapNone/>
                  <wp:docPr id="27647" name="图片 27647" descr="平板货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7" name="图片 27647" descr="平板货架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91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6.05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不锈钢碗柜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规格：不小于1200*500*1400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1、柜身采用 优质大于等于1.0mm厚不锈钢砂纹板。2、背板、底板、侧板 优质大于等于1.0mm厚不锈钢砂纹板，中层采用 优质大于等于1.0mm厚不锈钢砂纹板。3、柜脚采用2〞可调高低不锈钢子弹脚。4、可调层板、底板采用 优质大于等于1.0mm厚托，并以不锈钢电钉固定。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21536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190500</wp:posOffset>
                  </wp:positionV>
                  <wp:extent cx="1190625" cy="1257300"/>
                  <wp:effectExtent l="0" t="0" r="9525" b="0"/>
                  <wp:wrapNone/>
                  <wp:docPr id="27632" name="图片 27632" descr="不锈钢高深碗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32" name="图片 27632" descr="不锈钢高深碗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71" r="114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682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6.06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热风循环消毒柜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 xml:space="preserve">1、结构牢固，新潮，线条新颖，豪华实用，不锈钢材质，采用进口高温发泡原料，进行机械整体发泡作为保要温层。2、产品保温性能更稳定更节能，更耐用。超厚筛网支架令承载量更加突出，更稳固不变形.3、产品采用强制柜内热风循环高科技术，对餐具进行高温消毒有杀菌全面彻底无死角，卫生、洁净、杜绝病菌从口入侵，保证人们健康的生活水平不断担高4.全不锈钢制作。 规格：不小于638L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22560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180975</wp:posOffset>
                  </wp:positionV>
                  <wp:extent cx="1295400" cy="1390650"/>
                  <wp:effectExtent l="0" t="0" r="0" b="0"/>
                  <wp:wrapNone/>
                  <wp:docPr id="27643" name="图片 27643" descr="全钢双门消毒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3" name="图片 27643" descr="全钢双门消毒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54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7</w:t>
            </w:r>
          </w:p>
        </w:tc>
        <w:tc>
          <w:tcPr>
            <w:tcW w:w="720" w:type="dxa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</w:p>
        </w:tc>
        <w:tc>
          <w:tcPr>
            <w:tcW w:w="13333" w:type="dxa"/>
            <w:gridSpan w:val="1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Cs w:val="21"/>
              </w:rPr>
              <w:t>中餐厅备餐间设备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421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7.01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备餐柜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规格：不小于1800*800*800</w:t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Cs w:val="21"/>
              </w:rPr>
              <w:t>1、设计制作标准参照《不锈钢厨房设备 操作台》（QB/T 2319.3-2004）；2、 工作台的面板选用优质厚度  优质大于等于1.0mm不锈钢腹膜磨砂板，工作台面板下垫厚度18mm细木工板；3、 工作台底板选用优质厚度  优质大于等于1.0mm不锈钢腹膜磨砂板；4、 工作台的支撑脚管选用Ф38  优质 大于等于1.0mm不锈钢管；5、 工作台的支撑脚底部装配有Ф38mm不锈钢可调脚，调教范围为上下30mm。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2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25632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314325</wp:posOffset>
                  </wp:positionV>
                  <wp:extent cx="1733550" cy="1181100"/>
                  <wp:effectExtent l="0" t="0" r="0" b="0"/>
                  <wp:wrapNone/>
                  <wp:docPr id="27657" name="图片 27657" descr="双通荷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7" name="图片 27657" descr="双通荷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78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7.02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开水器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依据国家标准GB4706.1-1992GB4706.36-1997要求，参照国外先进技术，结合用户需求而设计制造的新品；内胆采用优质板材制造，抗腐蚀、耐酸碱，大幅提升整机寿命。自动测温、控温和控水外，还特设有断水断电保护功能，克服了老式机无水干烧而损坏发热管的现象。采用整体发泡保温技术环保节能省电40%。产品性能更优越，质量可靠、热效率高、环保节能，加固机体，适合宾馆、酒店、学校、机关、厂矿等单位使用。规格：不小于12KW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5924608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218440</wp:posOffset>
                  </wp:positionV>
                  <wp:extent cx="1447800" cy="1133475"/>
                  <wp:effectExtent l="0" t="0" r="0" b="9525"/>
                  <wp:wrapNone/>
                  <wp:docPr id="27641" name="图片 27641" descr="开水器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1" name="图片 27641" descr="开水器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270" w:hRule="atLeast"/>
        </w:trPr>
        <w:tc>
          <w:tcPr>
            <w:tcW w:w="786" w:type="dxa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7.03</w:t>
            </w:r>
          </w:p>
        </w:tc>
        <w:tc>
          <w:tcPr>
            <w:tcW w:w="171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制冰机</w:t>
            </w:r>
          </w:p>
        </w:tc>
        <w:tc>
          <w:tcPr>
            <w:tcW w:w="6794" w:type="dxa"/>
            <w:gridSpan w:val="3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1． 体积小、不占地方、节省空间。2． 上推门设计、加大制冰空间。3． 造型优雅的圆弧设计，表面经特殊处理，不沾油污，易清洗。4． 全自动电脑控制，使用安全、性能可靠。5． 冷凝器采用内螺纹管，高效、节能。6． 冷凝系统采用冷凝感温装置的科学配置，能适应高低不同环境温度使用，节能、省电。7． 冰块硬度高，冰点可达零下20C以下，冰块晶莹剔透、不易溶化、是冷却食品和各种饮料的最佳选择。8． 无氟聚氨脂整体发泡工艺，具有高效保温性能，符合食品卫生标准。9． 世界知名品牌零部件，严格的工艺流程控制，故障率低，使用寿命长.10.规格：不小于25Kg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1</w:t>
            </w:r>
          </w:p>
        </w:tc>
        <w:tc>
          <w:tcPr>
            <w:tcW w:w="720" w:type="dxa"/>
            <w:gridSpan w:val="3"/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391" w:type="dxa"/>
            <w:gridSpan w:val="2"/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drawing>
                <wp:anchor distT="0" distB="0" distL="114300" distR="114300" simplePos="0" relativeHeight="260106240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114300</wp:posOffset>
                  </wp:positionV>
                  <wp:extent cx="1419225" cy="1552575"/>
                  <wp:effectExtent l="0" t="0" r="9525" b="9525"/>
                  <wp:wrapNone/>
                  <wp:docPr id="27642" name="图片 27642" descr="viewdownfile_f=C13E463394455ED890EDAAE45F86EAB9D21B1F0C8C0BC9901DAC6687A36323DF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42" name="图片 27642" descr="viewdownfile_f=C13E463394455ED890EDAAE45F86EAB9D21B1F0C8C0BC9901DAC6687A36323DF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6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Cs w:val="21"/>
              </w:rPr>
              <w:t>8</w:t>
            </w:r>
          </w:p>
        </w:tc>
        <w:tc>
          <w:tcPr>
            <w:tcW w:w="720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000000" w:fill="FFFFFF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13333" w:type="dxa"/>
            <w:gridSpan w:val="1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000000" w:fill="FFFFFF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2"/>
              </w:rPr>
              <w:t>西餐厅厨房设备（所有不锈钢设备均采用304#2B材质）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620" w:hRule="atLeast"/>
        </w:trPr>
        <w:tc>
          <w:tcPr>
            <w:tcW w:w="78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8.01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电平扒炉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柜式办坑半平,电压：380V;功率：大于等于9KW;壳体全部采用优质不锈钢材质，台面不小于1.0㎜,不小于6寸不锈钢可调脚，火力大小可调节。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27680" behindDoc="0" locked="0" layoutInCell="1" allowOverlap="1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38100</wp:posOffset>
                  </wp:positionV>
                  <wp:extent cx="904875" cy="914400"/>
                  <wp:effectExtent l="0" t="0" r="9525" b="0"/>
                  <wp:wrapNone/>
                  <wp:docPr id="27588" name="图片 27588" descr="扒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8" name="图片 27588" descr="扒炉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0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8.02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双缸双筛电炸炉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台式中号不小于18KW,电压: 380V TPN, 50Hz 电量: 9kWx2=18kW  油缸容量: 不小于20升x2; 配大炸筛二个; 放油: DN20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29728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228600</wp:posOffset>
                  </wp:positionV>
                  <wp:extent cx="914400" cy="866775"/>
                  <wp:effectExtent l="0" t="0" r="0" b="9525"/>
                  <wp:wrapNone/>
                  <wp:docPr id="27587" name="图片 275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7" name="图片 27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2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8.03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柜式四头煲仔炉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大于等于800*800*800,配置：炉面座活动扁铁炉花板，优质2B优质不锈钢板材，面板采用≥大于等于1.0mm厚优质不锈钢板才，侧板≥1.0mm,全钢可调试子弹脚。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2870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47625</wp:posOffset>
                  </wp:positionV>
                  <wp:extent cx="1200150" cy="1276350"/>
                  <wp:effectExtent l="0" t="0" r="0" b="0"/>
                  <wp:wrapNone/>
                  <wp:docPr id="27586" name="图片 27586" descr="电磁四眼煲汤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6" name="图片 27586" descr="电磁四眼煲汤炉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99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8.04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对衡式电焗炉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500*500,不低于三层，配超高温保护装置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30752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200025</wp:posOffset>
                  </wp:positionV>
                  <wp:extent cx="866775" cy="1019175"/>
                  <wp:effectExtent l="0" t="0" r="9525" b="9525"/>
                  <wp:wrapNone/>
                  <wp:docPr id="27585" name="图片 27585" descr="u=1414087651,2171384889&amp;fm=15&amp;gp=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5" name="图片 27585" descr="u=1414087651,2171384889&amp;fm=15&amp;gp=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3451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8.05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制冰机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不少于25Kg;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1． 体积小、不占地方、节省空间。2． 上推门设计、加大制冰空间。3． 造型优雅的圆弧设计，表面经特殊处理，不沾油污，易清洗。4． 全自动电脑控制，使用安全、性能可靠。5． 冷凝器采用内螺纹管，高效、节能。6． 冷凝系统采用冷凝感温装置的科学配置，能适应高低不同环境温度使用，节能、省电。7． 冰块硬度高，冰点可达零下20C以下，冰块晶莹剔透、不易溶化、是冷却食品和各种饮料的最佳选择。8． 无氟聚氨脂整体发泡工艺，具有高效保温性能，符合食品卫生标准。9． 世界知名品牌零部件，严格的工艺流程控制，故障率低，使用寿命长.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32800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171450</wp:posOffset>
                  </wp:positionV>
                  <wp:extent cx="1419225" cy="1552575"/>
                  <wp:effectExtent l="0" t="0" r="9525" b="9525"/>
                  <wp:wrapNone/>
                  <wp:docPr id="27584" name="图片 27584" descr="viewdownfile_f=C13E463394455ED890EDAAE45F86EAB9D21B1F0C8C0BC9901DAC6687A36323DF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4" name="图片 27584" descr="viewdownfile_f=C13E463394455ED890EDAAE45F86EAB9D21B1F0C8C0BC9901DAC6687A36323DF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561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8.06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四门冰柜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不少于1230*750*1880;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1、冰柜壳采用75毫米的环保绝缘材料，冰柜采用进口或合资原装双压缩机，双温双控，压缩机配环保冷媒R134A或R404A。2、 微电脑温度显示器,柜内温度一目了然;冷柜配锁,储物放心；3、 全部采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31776" behindDoc="0" locked="0" layoutInCell="1" allowOverlap="1">
                  <wp:simplePos x="0" y="0"/>
                  <wp:positionH relativeFrom="column">
                    <wp:posOffset>5636260</wp:posOffset>
                  </wp:positionH>
                  <wp:positionV relativeFrom="paragraph">
                    <wp:posOffset>407035</wp:posOffset>
                  </wp:positionV>
                  <wp:extent cx="855345" cy="1143000"/>
                  <wp:effectExtent l="0" t="0" r="1905" b="0"/>
                  <wp:wrapNone/>
                  <wp:docPr id="27421" name="图片 27421" descr="四门冰柜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21" name="图片 27421" descr="四门冰柜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34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用聚氨脂高压发泡,箱体强度高,保温性能好;4、 冷凝器有可拆式滤网，方便维护;蒸发器材质要求用铜的；5、 优质2B 1.5E/ 优质2B 1.5E；6、 温度：-10OC—0OC /-5OC—+10OC。7保持温度稳定，并具有自动溶雪及自动挥发功能，无需接驳排水道，操作系统可以调节温度，开关制压缩机操作显示，当恒温器失灵时仍可正常操作。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★提供生产厂家中国国家强制性产品认证证书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★提供生产厂家中国电器节能产品认证证书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★提供生产厂家食品接触产品安全认证证书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722" w:hRule="atLeast"/>
        </w:trPr>
        <w:tc>
          <w:tcPr>
            <w:tcW w:w="78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8.07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保鲜工作台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不少于不少于1800*800*800;面板内外采用优质不锈钢磨砂板，整体发泡技术，全钢全铜管，进口压缩机，超大箱体，圆弧角内壁设计，无死角，打扫更方便。冷藏温度0ºC--10ºC.。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34848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85725</wp:posOffset>
                  </wp:positionV>
                  <wp:extent cx="1343025" cy="885825"/>
                  <wp:effectExtent l="0" t="0" r="9525" b="9525"/>
                  <wp:wrapNone/>
                  <wp:docPr id="27420" name="图片 27420" descr="冷藏工作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20" name="图片 27420" descr="冷藏工作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0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8.08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搅拌机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220V、1.35KW，料桶容积不低于30L。全不锈钢，符合国标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35872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114300</wp:posOffset>
                  </wp:positionV>
                  <wp:extent cx="1314450" cy="1047750"/>
                  <wp:effectExtent l="0" t="0" r="0" b="0"/>
                  <wp:wrapNone/>
                  <wp:docPr id="27419" name="图片 27419" descr="u=3738512886,1795390442&amp;gp=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9" name="图片 27419" descr="u=3738512886,1795390442&amp;gp=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699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8.09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奶油机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不少于0.18KW；外形美观，运转平稳，采用的是1-10档无极变速控制，充分满足快慢的需求，同时产品还具有安装简单，上手快，打发效率高，容易清洗，使用寿命厂等特点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36896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142875</wp:posOffset>
                  </wp:positionV>
                  <wp:extent cx="838200" cy="790575"/>
                  <wp:effectExtent l="0" t="0" r="0" b="9525"/>
                  <wp:wrapNone/>
                  <wp:docPr id="27418" name="图片 27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8" name="图片 27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04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8.10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绞肉机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R22型；电压： 220V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功率：不低于500W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螺杆转数： 110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频率： 50Hz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外形尺寸： 430*240*175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37920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266700</wp:posOffset>
                  </wp:positionV>
                  <wp:extent cx="1085850" cy="733425"/>
                  <wp:effectExtent l="0" t="0" r="0" b="9525"/>
                  <wp:wrapNone/>
                  <wp:docPr id="27417" name="图片 27417" descr="u=640484995,705568902&amp;fm=0&amp;gp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7" name="图片 27417" descr="u=640484995,705568902&amp;fm=0&amp;gp=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860" w:hRule="atLeast"/>
        </w:trPr>
        <w:tc>
          <w:tcPr>
            <w:tcW w:w="78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8.11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立式开酥机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不低于520；不锈钢压面轴，无缝钢管滚轮，进口传输送带，特制加厚齿轮;</w:t>
            </w:r>
            <w:r>
              <w:rPr>
                <w:rFonts w:hint="eastAsia"/>
              </w:rPr>
              <w:t>电压：</w:t>
            </w:r>
            <w:r>
              <w:t xml:space="preserve"> 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~220V~380V（V）； 功率：≥0.75（Kw） Kw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43040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76200</wp:posOffset>
                  </wp:positionV>
                  <wp:extent cx="1104900" cy="923925"/>
                  <wp:effectExtent l="0" t="0" r="0" b="9525"/>
                  <wp:wrapNone/>
                  <wp:docPr id="27416" name="图片 27416" descr="3983420046_158861278.220x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6" name="图片 27416" descr="3983420046_158861278.220x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19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8.12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双星水池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1500*700*800；台面采用优质2B板材厚度大于等于1.0mm的不锈钢板，星盆采用大于等于1.0mm不锈钢板制作；立柱采用优质Φ50*不低于1.0mm不锈钢圆管制作；下横档采用优质Φ38*不低于1.0mm不锈钢圆管制作；三面横档离地200mm，配不锈钢调平脚。采用2寸带滤芯不锈钢落水起全套。焊接点采用氩弧焊满焊工艺，平整，牢固，耐用。池深不低于350cm。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42016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57150</wp:posOffset>
                  </wp:positionV>
                  <wp:extent cx="1209675" cy="1181100"/>
                  <wp:effectExtent l="0" t="0" r="9525" b="0"/>
                  <wp:wrapNone/>
                  <wp:docPr id="27415" name="图片 27415" descr="双星水池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5" name="图片 27415" descr="双星水池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62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8.13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双层工作台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不少于1800*800*800；台面采用优质2B板材厚度大于等于1.0mm的不锈钢板，面板下称多层板加不锈钢加强筋，种钉制作，采用不锈钢加强筋；配不锈钢调平脚。焊接点采用氩弧焊满焊工艺，平整，牢固。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2096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180975</wp:posOffset>
                  </wp:positionV>
                  <wp:extent cx="1028700" cy="723900"/>
                  <wp:effectExtent l="0" t="0" r="0" b="0"/>
                  <wp:wrapNone/>
                  <wp:docPr id="27414" name="图片 27414" descr="双层工作台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4" name="图片 27414" descr="双层工作台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8.14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木面案工作台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不少于1800*800*800；1、 设计制作标准参照《不锈钢厨房设备 操作台》（QB/T 2319.3-2004）；2、 工作台的面板选用厚度为100mm优质杂木板；3、 工作台的支撑脚管选用优质D51mm*1.0mm不锈钢焊管，并配有D51mm可调脚，调教范围为上下40mm；4、 工作台脚管的横支架选用38mm*25mm*1.0mm不锈钢矩管。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3120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104775</wp:posOffset>
                  </wp:positionV>
                  <wp:extent cx="1190625" cy="866775"/>
                  <wp:effectExtent l="0" t="0" r="9525" b="9525"/>
                  <wp:wrapNone/>
                  <wp:docPr id="27413" name="图片 27413" descr="桐木面案工作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3" name="图片 27413" descr="桐木面案工作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70" b="125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400" w:hRule="atLeast"/>
        </w:trPr>
        <w:tc>
          <w:tcPr>
            <w:tcW w:w="78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8.15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四层花格货架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不少于1200*500*1500；1、 设计制作标准参照《不锈钢厨房 设备放架》（QB/T2319.5-2004）；2、 存放架的立管选用D38mm*  优质2B 1.0mm不锈钢焊管；3、 存放架的存放台主管选用38mm*25mm*  优质2B ≥1.0mm不锈钢焊管；4、 存放架的存放台支管选用30*15*  优质2B ≥1.0mm不锈钢焊管；5、 存放架配有D38mm可调脚，调教范围为30mm。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45088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104775</wp:posOffset>
                  </wp:positionV>
                  <wp:extent cx="1171575" cy="1343025"/>
                  <wp:effectExtent l="0" t="0" r="9525" b="9525"/>
                  <wp:wrapNone/>
                  <wp:docPr id="27412" name="图片 27412" descr="花格货架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2" name="图片 27412" descr="花格货架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19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8.16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八片多士炉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不少于560*210*225；炉身采用镜面不锈钢制造，底部设屑沫接盘，方便清理，附操作指示灯开关制，支配多士烘焙度之时间制，具省电功能之烘槽开关选择。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48160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295275</wp:posOffset>
                  </wp:positionV>
                  <wp:extent cx="1190625" cy="876300"/>
                  <wp:effectExtent l="0" t="0" r="9525" b="0"/>
                  <wp:wrapNone/>
                  <wp:docPr id="27411" name="图片 27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1" name="图片 27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28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8.17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冰激凌机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电压 220（V）  功率≥ 1850W（Kw）  ；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产品用途：手工冰淇淋，圣代甜筒： 产冰量 15-20HL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46112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66675</wp:posOffset>
                  </wp:positionV>
                  <wp:extent cx="1314450" cy="1314450"/>
                  <wp:effectExtent l="0" t="0" r="0" b="0"/>
                  <wp:wrapNone/>
                  <wp:docPr id="27410" name="图片 27410" descr="4502850d643eff5224ba8d2031cd55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10" name="图片 27410" descr="4502850d643eff5224ba8d2031cd55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1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8.18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咖啡机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不少于1000*1000；半自动，泵压式；咖啡豆直接研磨，可享受咖啡的原味，全自动微电脑处理，可瞬间加热，卡布奇诺按键可自动抽取鲜奶，以蒸汽的形式制作出丰富奶泡，功率≥1</w:t>
            </w:r>
            <w:r>
              <w:rPr>
                <w:rFonts w:ascii="宋体" w:hAnsi="宋体" w:eastAsia="宋体" w:cs="宋体"/>
                <w:kern w:val="0"/>
                <w:sz w:val="22"/>
              </w:rPr>
              <w:t>100W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。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47136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133350</wp:posOffset>
                  </wp:positionV>
                  <wp:extent cx="1133475" cy="1133475"/>
                  <wp:effectExtent l="0" t="0" r="9525" b="9525"/>
                  <wp:wrapNone/>
                  <wp:docPr id="27409" name="图片 27409" descr="61XPHzyTz-L._SL1000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9" name="图片 27409" descr="61XPHzyTz-L._SL1000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980" w:hRule="atLeast"/>
        </w:trPr>
        <w:tc>
          <w:tcPr>
            <w:tcW w:w="786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8.19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榨汁机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产品功率：不少于2000W，产品转速：45000转/分，产品电压：200-240V，4D旋涡扰流，专业4业刀片，安全自动停机，递进式推送杆。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0208" behindDoc="0" locked="0" layoutInCell="1" allowOverlap="1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133350</wp:posOffset>
                  </wp:positionV>
                  <wp:extent cx="514350" cy="962025"/>
                  <wp:effectExtent l="0" t="0" r="0" b="9525"/>
                  <wp:wrapNone/>
                  <wp:docPr id="27408" name="图片 27408" descr="14-15061516021K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8" name="图片 27408" descr="14-15061516021K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69" r="409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18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8.20</w:t>
            </w:r>
          </w:p>
        </w:tc>
        <w:tc>
          <w:tcPr>
            <w:tcW w:w="1820" w:type="dxa"/>
            <w:gridSpan w:val="3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锯骨机</w:t>
            </w:r>
          </w:p>
        </w:tc>
        <w:tc>
          <w:tcPr>
            <w:tcW w:w="6693" w:type="dxa"/>
            <w:gridSpan w:val="2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整机尺寸不少于6</w:t>
            </w:r>
            <w:r>
              <w:rPr>
                <w:rFonts w:ascii="宋体" w:hAnsi="宋体" w:eastAsia="宋体" w:cs="宋体"/>
                <w:color w:val="000000"/>
                <w:kern w:val="0"/>
                <w:sz w:val="22"/>
              </w:rPr>
              <w:t>60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*</w:t>
            </w:r>
            <w:r>
              <w:rPr>
                <w:rFonts w:ascii="宋体" w:hAnsi="宋体" w:eastAsia="宋体" w:cs="宋体"/>
                <w:color w:val="000000"/>
                <w:kern w:val="0"/>
                <w:sz w:val="22"/>
              </w:rPr>
              <w:t>580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*1</w:t>
            </w:r>
            <w:r>
              <w:rPr>
                <w:rFonts w:ascii="宋体" w:hAnsi="宋体" w:eastAsia="宋体" w:cs="宋体"/>
                <w:color w:val="000000"/>
                <w:kern w:val="0"/>
                <w:sz w:val="22"/>
              </w:rPr>
              <w:t>00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0；全不锈钢材质；电压：220V（V）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</w:rPr>
              <w:t>功率：≥1.1（kw）；可用于肉、骨、冻肉、家禽、鱼类的分解，整体不锈钢。与食品接触的零部件均采用食品级不锈钢或经过表面特殊处理，符合食品卫生标准。</w:t>
            </w:r>
          </w:p>
          <w:p>
            <w:pPr>
              <w:widowControl/>
              <w:jc w:val="left"/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台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nil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595225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95250</wp:posOffset>
                  </wp:positionV>
                  <wp:extent cx="876300" cy="885825"/>
                  <wp:effectExtent l="0" t="0" r="0" b="9525"/>
                  <wp:wrapNone/>
                  <wp:docPr id="27407" name="图片 27407" descr="锯骨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7" name="图片 27407" descr="锯骨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268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8.21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热风循环消毒柜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低于638L；1、结构牢固，新潮，线条新颖，豪华实用，不锈钢材质，采用进口高温发泡原料，进行机械整体发泡作为保要温层。2、产品保温性能更稳定更节能，更耐用。超厚筛网支架令承载量更加突出，更稳固不变形.3、产品采用强制柜内热风循环高科技术，对餐具进行高温消毒有杀菌全面彻底无死角，卫生、洁净、杜绝病菌从口入侵，保证人们健康的生活水平不断担高4.全不锈钢制作。  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台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1232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190500</wp:posOffset>
                  </wp:positionV>
                  <wp:extent cx="1295400" cy="1390650"/>
                  <wp:effectExtent l="0" t="0" r="0" b="0"/>
                  <wp:wrapNone/>
                  <wp:docPr id="27406" name="图片 27406" descr="全钢双门消毒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6" name="图片 27406" descr="全钢双门消毒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" w:type="dxa"/>
          <w:trHeight w:val="937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8.22</w:t>
            </w:r>
          </w:p>
        </w:tc>
        <w:tc>
          <w:tcPr>
            <w:tcW w:w="182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油烟净化一体机</w:t>
            </w:r>
          </w:p>
        </w:tc>
        <w:tc>
          <w:tcPr>
            <w:tcW w:w="669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r>
              <w:rPr>
                <w:rFonts w:hint="eastAsia"/>
              </w:rPr>
              <w:t>1、根据传质双膜理论，采用湿法液沫洗涤、碰撞、化学反应、吸收、冷凝、过滤的工艺；采用优质不锈钢制作，管道风机不积油防火安全，节能环保，大排量、高效率</w:t>
            </w:r>
          </w:p>
          <w:p>
            <w:r>
              <w:rPr>
                <w:rFonts w:hint="eastAsia"/>
              </w:rPr>
              <w:t>2、净化烹调过程中产生的油雾、气味等有害物质；</w:t>
            </w:r>
          </w:p>
          <w:p>
            <w:r>
              <w:rPr>
                <w:rFonts w:hint="eastAsia"/>
              </w:rPr>
              <w:t>3、优质不锈钢制作，噪音控制在60分贝以下；</w:t>
            </w:r>
          </w:p>
          <w:p>
            <w:r>
              <w:rPr>
                <w:rFonts w:hint="eastAsia"/>
              </w:rPr>
              <w:t>4、自带动力，风机为高效率、低功率、低噪声外转子专用风机，抽风量≥5000m3/h、功率0.8-1.2KW/380V/1台、转速1380转/分；</w:t>
            </w:r>
          </w:p>
          <w:p>
            <w:r>
              <w:rPr>
                <w:rFonts w:hint="eastAsia"/>
              </w:rPr>
              <w:t>5、不锈钢耐腐蚀循环水泵功率0.3KW，排气口压力≥150pa、除油率达98%以上；LED灯防水设计；</w:t>
            </w:r>
          </w:p>
          <w:p>
            <w:r>
              <w:rPr>
                <w:rFonts w:hint="eastAsia"/>
              </w:rPr>
              <w:t>6、具备防火功能，隐藏式开关按钮，一键运行，一键停止，一键清洗；</w:t>
            </w:r>
          </w:p>
          <w:p>
            <w:r>
              <w:rPr>
                <w:rFonts w:hint="eastAsia"/>
              </w:rPr>
              <w:t>7、设备自带自动清洗功能，可多台拼接安装，可单独独立控制运行，节能环保；</w:t>
            </w:r>
          </w:p>
          <w:p>
            <w:r>
              <w:rPr>
                <w:rFonts w:hint="eastAsia"/>
              </w:rPr>
              <w:t>★8、具有油烟排放浓度≤0.41mg/m³，颗粒物排放浓度≤1.11mg/m³，非甲烷总烃排放浓度≤4.6mg/m³，须提供生产厂家检测报告。</w:t>
            </w:r>
          </w:p>
          <w:p>
            <w:r>
              <w:rPr>
                <w:rFonts w:hint="eastAsia"/>
              </w:rPr>
              <w:t>★提供加盖公章的中国环保产品认证检验报告。</w:t>
            </w:r>
          </w:p>
          <w:p>
            <w:r>
              <w:rPr>
                <w:rFonts w:hint="eastAsia"/>
              </w:rPr>
              <w:t>★提供生产厂家中国环境标志产品认证证书，废水、废气、噪音的第三方检测报告，</w:t>
            </w:r>
          </w:p>
          <w:p>
            <w:r>
              <w:rPr>
                <w:rFonts w:hint="eastAsia"/>
              </w:rPr>
              <w:t>★提供生产厂家欧盟认证证书</w:t>
            </w:r>
          </w:p>
          <w:p>
            <w:pPr>
              <w:rPr>
                <w:rFonts w:ascii="宋体" w:hAnsi="宋体" w:eastAsia="宋体" w:cs="宋体"/>
                <w:color w:val="000000"/>
                <w:kern w:val="0"/>
                <w:sz w:val="22"/>
              </w:rPr>
            </w:pPr>
            <w:r>
              <w:rPr>
                <w:rFonts w:hint="eastAsia"/>
              </w:rPr>
              <w:t>★提供生产厂</w:t>
            </w:r>
            <w:bookmarkStart w:id="0" w:name="_GoBack"/>
            <w:r>
              <w:rPr>
                <w:rFonts w:hint="eastAsia"/>
              </w:rPr>
              <w:t>家</w:t>
            </w:r>
            <w:bookmarkEnd w:id="0"/>
            <w:r>
              <w:rPr>
                <w:rFonts w:hint="eastAsia"/>
              </w:rPr>
              <w:t>风机的CCC认证证书，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套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0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</w:rPr>
              <w:drawing>
                <wp:anchor distT="0" distB="0" distL="114300" distR="114300" simplePos="0" relativeHeight="262397952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161925</wp:posOffset>
                  </wp:positionV>
                  <wp:extent cx="952500" cy="1047750"/>
                  <wp:effectExtent l="0" t="0" r="0" b="0"/>
                  <wp:wrapNone/>
                  <wp:docPr id="27405" name="图片 27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5" name="图片 274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t>9</w:t>
            </w:r>
          </w:p>
        </w:tc>
        <w:tc>
          <w:tcPr>
            <w:tcW w:w="720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</w:p>
        </w:tc>
        <w:tc>
          <w:tcPr>
            <w:tcW w:w="13474" w:type="dxa"/>
            <w:gridSpan w:val="1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t>中西餐具设备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餐盘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不小于10.25寸;高档骨质瓷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4304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76200</wp:posOffset>
                  </wp:positionV>
                  <wp:extent cx="600075" cy="390525"/>
                  <wp:effectExtent l="0" t="0" r="9525" b="9525"/>
                  <wp:wrapNone/>
                  <wp:docPr id="223448" name="图片 223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48" name="图片 2234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点心盘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不小于8寸;高档骨质瓷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532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104775</wp:posOffset>
                  </wp:positionV>
                  <wp:extent cx="600075" cy="381000"/>
                  <wp:effectExtent l="0" t="0" r="9525" b="0"/>
                  <wp:wrapNone/>
                  <wp:docPr id="223726" name="图片 2237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6" name="图片 2237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双耳汤碗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不小于4.3寸;高档骨质瓷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7376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85725</wp:posOffset>
                  </wp:positionV>
                  <wp:extent cx="609600" cy="371475"/>
                  <wp:effectExtent l="0" t="0" r="0" b="9525"/>
                  <wp:wrapNone/>
                  <wp:docPr id="223449" name="图片 223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49" name="图片 223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汤勺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不小于12cm;高档骨质瓷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8400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85725</wp:posOffset>
                  </wp:positionV>
                  <wp:extent cx="714375" cy="419100"/>
                  <wp:effectExtent l="0" t="0" r="9525" b="0"/>
                  <wp:wrapNone/>
                  <wp:docPr id="223450" name="图片 2234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0" name="图片 2234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水杯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不小于200ML;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59424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47625</wp:posOffset>
                  </wp:positionV>
                  <wp:extent cx="552450" cy="485775"/>
                  <wp:effectExtent l="0" t="0" r="0" b="9525"/>
                  <wp:wrapNone/>
                  <wp:docPr id="223451" name="图片 223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1" name="图片 2234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3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咖啡杯碟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不小于220ml;高档骨质瓷(骨炭含量36%以上)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0448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47625</wp:posOffset>
                  </wp:positionV>
                  <wp:extent cx="666750" cy="447675"/>
                  <wp:effectExtent l="0" t="0" r="0" b="9525"/>
                  <wp:wrapNone/>
                  <wp:docPr id="223452" name="图片 223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2" name="图片 223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9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盖杯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不小于6号;高档骨质瓷(骨炭含量36%以上)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147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38100</wp:posOffset>
                  </wp:positionV>
                  <wp:extent cx="438150" cy="428625"/>
                  <wp:effectExtent l="0" t="0" r="0" b="9525"/>
                  <wp:wrapNone/>
                  <wp:docPr id="223453" name="图片 223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3" name="图片 2234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冷水杯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不小于300ML;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2496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57150</wp:posOffset>
                  </wp:positionV>
                  <wp:extent cx="247650" cy="485775"/>
                  <wp:effectExtent l="0" t="0" r="0" b="9525"/>
                  <wp:wrapNone/>
                  <wp:docPr id="223794" name="图片 2237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4" name="图片 2237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9.09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展示垫盘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不小于12寸;高档骨瓷（含骨量45%以上）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骨碟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不小于8寸;高档骨瓷（含骨量45%以上）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汤碗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不小于4.5寸;高档骨瓷（含骨量45%以上）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万豪汤匙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不小于2号;高档骨瓷（含骨量45%以上）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白胎骨碟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70688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19050</wp:posOffset>
                  </wp:positionV>
                  <wp:extent cx="409575" cy="466725"/>
                  <wp:effectExtent l="0" t="0" r="9525" b="9525"/>
                  <wp:wrapNone/>
                  <wp:docPr id="223461" name="图片 223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1" name="图片 223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白胎米碗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不小于4.5寸;高档骨瓷（含骨量45%以上）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96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38100</wp:posOffset>
                  </wp:positionV>
                  <wp:extent cx="485775" cy="447675"/>
                  <wp:effectExtent l="0" t="0" r="9525" b="9525"/>
                  <wp:wrapNone/>
                  <wp:docPr id="223460" name="图片 2234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0" name="图片 223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白胎茶杯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不小于2号;高档骨瓷（含骨量45%以上）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7616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38100</wp:posOffset>
                  </wp:positionV>
                  <wp:extent cx="447675" cy="438150"/>
                  <wp:effectExtent l="0" t="0" r="9525" b="0"/>
                  <wp:wrapNone/>
                  <wp:docPr id="223458" name="图片 223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8" name="图片 223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白胎茶碟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不小于配套茶杯;高档骨瓷（含骨量45%以上）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8640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38100</wp:posOffset>
                  </wp:positionV>
                  <wp:extent cx="447675" cy="457200"/>
                  <wp:effectExtent l="0" t="0" r="9525" b="0"/>
                  <wp:wrapNone/>
                  <wp:docPr id="223459" name="图片 223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9" name="图片 2234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白胎味碟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6592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47625</wp:posOffset>
                  </wp:positionV>
                  <wp:extent cx="504825" cy="438150"/>
                  <wp:effectExtent l="0" t="0" r="9525" b="0"/>
                  <wp:wrapNone/>
                  <wp:docPr id="223457" name="图片 223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7" name="图片 2234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不绣钢真空保温瓶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不小于1.5升（高镜光）;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71712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47625</wp:posOffset>
                  </wp:positionV>
                  <wp:extent cx="333375" cy="523875"/>
                  <wp:effectExtent l="0" t="0" r="9525" b="9525"/>
                  <wp:wrapNone/>
                  <wp:docPr id="223780" name="图片 2237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0" name="图片 2237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9.19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白胎筷架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不小于更、筷;高档骨瓷（含骨量45%以上）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454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57150</wp:posOffset>
                  </wp:positionV>
                  <wp:extent cx="504825" cy="428625"/>
                  <wp:effectExtent l="0" t="0" r="9525" b="9525"/>
                  <wp:wrapNone/>
                  <wp:docPr id="223454" name="图片 223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4" name="图片 2234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白胎烟缸 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不小于3.5寸;高档骨瓷（含骨量45%以上）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6556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28575</wp:posOffset>
                  </wp:positionV>
                  <wp:extent cx="457200" cy="466725"/>
                  <wp:effectExtent l="0" t="0" r="0" b="9525"/>
                  <wp:wrapNone/>
                  <wp:docPr id="223455" name="图片 223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5" name="图片 2234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白胎烟缸碟 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8982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95250</wp:posOffset>
                  </wp:positionV>
                  <wp:extent cx="361950" cy="447675"/>
                  <wp:effectExtent l="0" t="0" r="0" b="9525"/>
                  <wp:wrapNone/>
                  <wp:docPr id="223456" name="图片 22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56" name="图片 223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亚克力醋壶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不小于100ml;PC材质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8016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133350</wp:posOffset>
                  </wp:positionV>
                  <wp:extent cx="600075" cy="381000"/>
                  <wp:effectExtent l="0" t="0" r="9525" b="0"/>
                  <wp:wrapNone/>
                  <wp:docPr id="223799" name="图片 2237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9" name="图片 2237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亚克力盐、胡椒、</w:t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br w:type="textWrapping"/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t>辣椒套装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不小于100ml;带勺子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6992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38100</wp:posOffset>
                  </wp:positionV>
                  <wp:extent cx="371475" cy="514350"/>
                  <wp:effectExtent l="0" t="0" r="9525" b="0"/>
                  <wp:wrapNone/>
                  <wp:docPr id="223798" name="图片 2237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8" name="图片 2237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汤盆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494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47625</wp:posOffset>
                  </wp:positionV>
                  <wp:extent cx="657225" cy="466725"/>
                  <wp:effectExtent l="0" t="0" r="9525" b="9525"/>
                  <wp:wrapNone/>
                  <wp:docPr id="223782" name="图片 2237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2" name="图片 2237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双线汤盆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0848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28575</wp:posOffset>
                  </wp:positionV>
                  <wp:extent cx="638175" cy="457200"/>
                  <wp:effectExtent l="0" t="0" r="9525" b="0"/>
                  <wp:wrapNone/>
                  <wp:docPr id="223462" name="图片 223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2" name="图片 223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面条碗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不小于7寸;高档骨瓷（含骨量45%以上）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5968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142875</wp:posOffset>
                  </wp:positionV>
                  <wp:extent cx="400050" cy="304800"/>
                  <wp:effectExtent l="0" t="0" r="0" b="0"/>
                  <wp:wrapNone/>
                  <wp:docPr id="223784" name="图片 2237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4" name="图片 2237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平园盘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3920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76200</wp:posOffset>
                  </wp:positionV>
                  <wp:extent cx="666750" cy="457200"/>
                  <wp:effectExtent l="0" t="0" r="0" b="0"/>
                  <wp:wrapNone/>
                  <wp:docPr id="223727" name="图片 2237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7" name="图片 2237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平园盘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187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66675</wp:posOffset>
                  </wp:positionV>
                  <wp:extent cx="676275" cy="466725"/>
                  <wp:effectExtent l="0" t="0" r="9525" b="9525"/>
                  <wp:wrapNone/>
                  <wp:docPr id="223463" name="图片 223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3" name="图片 223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9.29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古形正德盘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2896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28575</wp:posOffset>
                  </wp:positionV>
                  <wp:extent cx="657225" cy="457200"/>
                  <wp:effectExtent l="0" t="0" r="9525" b="0"/>
                  <wp:wrapNone/>
                  <wp:docPr id="223464" name="图片 2234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4" name="图片 223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古形正德盘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99040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47625</wp:posOffset>
                  </wp:positionV>
                  <wp:extent cx="666750" cy="466725"/>
                  <wp:effectExtent l="0" t="0" r="0" b="9525"/>
                  <wp:wrapNone/>
                  <wp:docPr id="223465" name="图片 2234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5" name="图片 2234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护边浅式鱼盘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不小于20寸;高档玉瓷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5168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57150</wp:posOffset>
                  </wp:positionV>
                  <wp:extent cx="666750" cy="438150"/>
                  <wp:effectExtent l="7620" t="11430" r="11430" b="26670"/>
                  <wp:wrapNone/>
                  <wp:docPr id="223466" name="图片 223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6" name="图片 223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120000">
                            <a:off x="0" y="0"/>
                            <a:ext cx="6477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瓜形盘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不小于20寸;高档骨质瓷（含骨量45%以上）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6192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28575</wp:posOffset>
                  </wp:positionV>
                  <wp:extent cx="657225" cy="457200"/>
                  <wp:effectExtent l="0" t="0" r="9525" b="0"/>
                  <wp:wrapNone/>
                  <wp:docPr id="223467" name="图片 223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7" name="图片 223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日美满艺盘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不小于14寸;高档骨质瓷（含骨量45%以上）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721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47625</wp:posOffset>
                  </wp:positionV>
                  <wp:extent cx="647700" cy="361950"/>
                  <wp:effectExtent l="0" t="0" r="0" b="0"/>
                  <wp:wrapNone/>
                  <wp:docPr id="223468" name="图片 223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8" name="图片 223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旦形鲍鱼盘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不小于12寸;高档骨质瓷（含骨量45%以上）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824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19050</wp:posOffset>
                  </wp:positionV>
                  <wp:extent cx="638175" cy="390525"/>
                  <wp:effectExtent l="0" t="0" r="9525" b="9525"/>
                  <wp:wrapNone/>
                  <wp:docPr id="223469" name="图片 2234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69" name="图片 223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单边同心盘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7926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28575</wp:posOffset>
                  </wp:positionV>
                  <wp:extent cx="647700" cy="381000"/>
                  <wp:effectExtent l="0" t="0" r="0" b="0"/>
                  <wp:wrapNone/>
                  <wp:docPr id="223470" name="图片 223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0" name="图片 223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西洋书盘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不小于13寸;高档玉瓷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0288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47625</wp:posOffset>
                  </wp:positionV>
                  <wp:extent cx="666750" cy="361950"/>
                  <wp:effectExtent l="0" t="0" r="0" b="0"/>
                  <wp:wrapNone/>
                  <wp:docPr id="223471" name="图片 223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1" name="图片 223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正方对边盘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257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28575</wp:posOffset>
                  </wp:positionV>
                  <wp:extent cx="647700" cy="381000"/>
                  <wp:effectExtent l="0" t="0" r="0" b="0"/>
                  <wp:wrapNone/>
                  <wp:docPr id="223472" name="图片 2234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2" name="图片 223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长方美式盘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3600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47625</wp:posOffset>
                  </wp:positionV>
                  <wp:extent cx="628650" cy="361950"/>
                  <wp:effectExtent l="0" t="0" r="0" b="0"/>
                  <wp:wrapNone/>
                  <wp:docPr id="223473" name="图片 2234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3" name="图片 223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9.39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亚马多深盘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4624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38100</wp:posOffset>
                  </wp:positionV>
                  <wp:extent cx="657225" cy="371475"/>
                  <wp:effectExtent l="0" t="0" r="9525" b="9525"/>
                  <wp:wrapNone/>
                  <wp:docPr id="223474" name="图片 223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4" name="图片 223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折角长方盘(宽)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不小于11.5寸*7.5寸;高档玉瓷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5648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47625</wp:posOffset>
                  </wp:positionV>
                  <wp:extent cx="9525" cy="361950"/>
                  <wp:effectExtent l="0" t="0" r="9525" b="0"/>
                  <wp:wrapNone/>
                  <wp:docPr id="223475" name="图片 223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5" name="图片 223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3840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57150</wp:posOffset>
                  </wp:positionV>
                  <wp:extent cx="657225" cy="352425"/>
                  <wp:effectExtent l="0" t="0" r="9525" b="9525"/>
                  <wp:wrapNone/>
                  <wp:docPr id="223491" name="图片 223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1" name="图片 2234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船桨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不小于14寸;高档骨质瓷（含骨量45%以上）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6672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76200</wp:posOffset>
                  </wp:positionV>
                  <wp:extent cx="647700" cy="333375"/>
                  <wp:effectExtent l="0" t="0" r="0" b="9525"/>
                  <wp:wrapNone/>
                  <wp:docPr id="223476" name="图片 223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6" name="图片 223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瓜形碗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7696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66675</wp:posOffset>
                  </wp:positionV>
                  <wp:extent cx="657225" cy="342900"/>
                  <wp:effectExtent l="0" t="0" r="9525" b="0"/>
                  <wp:wrapNone/>
                  <wp:docPr id="223477" name="图片 223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7" name="图片 223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竹节盘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872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28575</wp:posOffset>
                  </wp:positionV>
                  <wp:extent cx="638175" cy="381000"/>
                  <wp:effectExtent l="0" t="0" r="9525" b="0"/>
                  <wp:wrapNone/>
                  <wp:docPr id="223478" name="图片 223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8" name="图片 223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亚马多深盘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9744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95250</wp:posOffset>
                  </wp:positionV>
                  <wp:extent cx="676275" cy="314325"/>
                  <wp:effectExtent l="0" t="0" r="9525" b="9525"/>
                  <wp:wrapNone/>
                  <wp:docPr id="223479" name="图片 2234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79" name="图片 2234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黄金弯匙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0768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19050</wp:posOffset>
                  </wp:positionV>
                  <wp:extent cx="666750" cy="390525"/>
                  <wp:effectExtent l="0" t="0" r="0" b="9525"/>
                  <wp:wrapNone/>
                  <wp:docPr id="223480" name="图片 223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0" name="图片 223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弯柄碟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不小于10.5寸;高档玉瓷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1792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28575</wp:posOffset>
                  </wp:positionV>
                  <wp:extent cx="647700" cy="381000"/>
                  <wp:effectExtent l="0" t="0" r="0" b="0"/>
                  <wp:wrapNone/>
                  <wp:docPr id="223481" name="图片 223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1" name="图片 223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高脚四方切角盘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不小于5.5寸;高档玉瓷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2816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85725</wp:posOffset>
                  </wp:positionV>
                  <wp:extent cx="676275" cy="361950"/>
                  <wp:effectExtent l="0" t="0" r="9525" b="0"/>
                  <wp:wrapNone/>
                  <wp:docPr id="223482" name="图片 223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2" name="图片 223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长方美式盘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233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47625</wp:posOffset>
                  </wp:positionV>
                  <wp:extent cx="647700" cy="361950"/>
                  <wp:effectExtent l="0" t="0" r="0" b="0"/>
                  <wp:wrapNone/>
                  <wp:docPr id="223483" name="图片 223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3" name="图片 223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9.49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不锈钢分汤勺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不小于柄长12.5cm，勺宽7cm;304不锈钢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1552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76200</wp:posOffset>
                  </wp:positionV>
                  <wp:extent cx="647700" cy="400050"/>
                  <wp:effectExtent l="0" t="0" r="0" b="0"/>
                  <wp:wrapNone/>
                  <wp:docPr id="223797" name="图片 223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7" name="图片 2237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长方三格凤尾盘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3360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47625</wp:posOffset>
                  </wp:positionV>
                  <wp:extent cx="657225" cy="361950"/>
                  <wp:effectExtent l="0" t="0" r="9525" b="0"/>
                  <wp:wrapNone/>
                  <wp:docPr id="223484" name="图片 223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4" name="图片 223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日式浅煲(黑)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不小于28CM;知名品牌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4384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19050</wp:posOffset>
                  </wp:positionV>
                  <wp:extent cx="619125" cy="390525"/>
                  <wp:effectExtent l="0" t="0" r="9525" b="9525"/>
                  <wp:wrapNone/>
                  <wp:docPr id="223485" name="图片 223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5" name="图片 223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黑色深煲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不小于26CM;知名品牌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5408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47625</wp:posOffset>
                  </wp:positionV>
                  <wp:extent cx="666750" cy="361950"/>
                  <wp:effectExtent l="0" t="0" r="0" b="0"/>
                  <wp:wrapNone/>
                  <wp:docPr id="223486" name="图片 223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6" name="图片 223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大汤罐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不小于1号/40cm;知名品牌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643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19050</wp:posOffset>
                  </wp:positionV>
                  <wp:extent cx="723900" cy="533400"/>
                  <wp:effectExtent l="0" t="0" r="0" b="0"/>
                  <wp:wrapNone/>
                  <wp:docPr id="223487" name="图片 223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7" name="图片 2234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深园碟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745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76200</wp:posOffset>
                  </wp:positionV>
                  <wp:extent cx="609600" cy="333375"/>
                  <wp:effectExtent l="0" t="0" r="0" b="9525"/>
                  <wp:wrapNone/>
                  <wp:docPr id="223488" name="图片 2234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8" name="图片 2234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方碟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不小于10寸;高档玉瓷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9504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57150</wp:posOffset>
                  </wp:positionV>
                  <wp:extent cx="657225" cy="352425"/>
                  <wp:effectExtent l="0" t="0" r="9525" b="9525"/>
                  <wp:wrapNone/>
                  <wp:docPr id="223490" name="图片 223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0" name="图片 223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长形碟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不小于12寸;高档玉瓷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8848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38100</wp:posOffset>
                  </wp:positionV>
                  <wp:extent cx="9525" cy="371475"/>
                  <wp:effectExtent l="0" t="0" r="9525" b="9525"/>
                  <wp:wrapNone/>
                  <wp:docPr id="223489" name="图片 223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9" name="图片 223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90528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47625</wp:posOffset>
                  </wp:positionV>
                  <wp:extent cx="657225" cy="361950"/>
                  <wp:effectExtent l="0" t="0" r="9525" b="0"/>
                  <wp:wrapNone/>
                  <wp:docPr id="223492" name="图片 223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2" name="图片 2234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红葡萄酒杯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不小于13．5oz;、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183232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38100</wp:posOffset>
                  </wp:positionV>
                  <wp:extent cx="495300" cy="523875"/>
                  <wp:effectExtent l="0" t="0" r="0" b="9525"/>
                  <wp:wrapNone/>
                  <wp:docPr id="223493" name="图片 223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3" name="图片 223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白酒杯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不小于0.4oz; 、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7712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38100</wp:posOffset>
                  </wp:positionV>
                  <wp:extent cx="266700" cy="504825"/>
                  <wp:effectExtent l="0" t="0" r="0" b="9525"/>
                  <wp:wrapNone/>
                  <wp:docPr id="223785" name="图片 2237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5" name="图片 2237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9.59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白酒分酒器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不小于500ml; 、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3616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66675</wp:posOffset>
                  </wp:positionV>
                  <wp:extent cx="381000" cy="476250"/>
                  <wp:effectExtent l="0" t="0" r="0" b="0"/>
                  <wp:wrapNone/>
                  <wp:docPr id="223728" name="图片 2237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8" name="图片 2237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白酒按位分酒器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不小于100ml; 、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4640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28575</wp:posOffset>
                  </wp:positionV>
                  <wp:extent cx="400050" cy="495300"/>
                  <wp:effectExtent l="0" t="0" r="0" b="0"/>
                  <wp:wrapNone/>
                  <wp:docPr id="223729" name="图片 2237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9" name="图片 2237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红酒分酒器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不小于800ml; 、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56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66675</wp:posOffset>
                  </wp:positionV>
                  <wp:extent cx="400050" cy="495300"/>
                  <wp:effectExtent l="0" t="0" r="0" b="0"/>
                  <wp:wrapNone/>
                  <wp:docPr id="223730" name="图片 2237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0" name="图片 2237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醒酒器(斜口)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不小于1500ml; 、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1568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57150</wp:posOffset>
                  </wp:positionV>
                  <wp:extent cx="476250" cy="523875"/>
                  <wp:effectExtent l="0" t="0" r="0" b="9525"/>
                  <wp:wrapNone/>
                  <wp:docPr id="223495" name="图片 223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5" name="图片 2234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啤酒杯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不小于12.5oz; 、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6688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38100</wp:posOffset>
                  </wp:positionV>
                  <wp:extent cx="238125" cy="485775"/>
                  <wp:effectExtent l="0" t="0" r="9525" b="9525"/>
                  <wp:wrapNone/>
                  <wp:docPr id="223731" name="图片 2237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1" name="图片 2237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果汁杯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不小于8oz; 、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054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38100</wp:posOffset>
                  </wp:positionV>
                  <wp:extent cx="533400" cy="504825"/>
                  <wp:effectExtent l="0" t="0" r="0" b="9525"/>
                  <wp:wrapNone/>
                  <wp:docPr id="223494" name="图片 2234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4" name="图片 2234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咖啡杯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不小于7.25oz; 、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2592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19050</wp:posOffset>
                  </wp:positionV>
                  <wp:extent cx="542925" cy="561975"/>
                  <wp:effectExtent l="0" t="0" r="9525" b="9525"/>
                  <wp:wrapNone/>
                  <wp:docPr id="223496" name="图片 223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6" name="图片 223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果汁瓶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不小于9oz; 、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29760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76200</wp:posOffset>
                  </wp:positionV>
                  <wp:extent cx="504825" cy="457200"/>
                  <wp:effectExtent l="0" t="0" r="9525" b="0"/>
                  <wp:wrapNone/>
                  <wp:docPr id="223497" name="图片 223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7" name="图片 2234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雪糕杯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不小于7.1oz; 、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3078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19050</wp:posOffset>
                  </wp:positionV>
                  <wp:extent cx="523875" cy="514350"/>
                  <wp:effectExtent l="0" t="0" r="9525" b="0"/>
                  <wp:wrapNone/>
                  <wp:docPr id="223498" name="图片 223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8" name="图片 223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水果盘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不小于10寸;水晶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35904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95250</wp:posOffset>
                  </wp:positionV>
                  <wp:extent cx="571500" cy="371475"/>
                  <wp:effectExtent l="0" t="0" r="0" b="9525"/>
                  <wp:wrapNone/>
                  <wp:docPr id="223732" name="图片 223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2" name="图片 2237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9.69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圆形加热炉(浅)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不小于直径22.5cm;知名品牌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3180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514350" cy="552450"/>
                  <wp:effectExtent l="0" t="0" r="0" b="0"/>
                  <wp:wrapNone/>
                  <wp:docPr id="223499" name="图片 223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99" name="图片 2234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9.70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加厚玻璃斜口碗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32832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28575</wp:posOffset>
                  </wp:positionV>
                  <wp:extent cx="600075" cy="523875"/>
                  <wp:effectExtent l="0" t="0" r="9525" b="9525"/>
                  <wp:wrapNone/>
                  <wp:docPr id="223500" name="图片 223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0" name="图片 223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9.71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钢汁船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不小于8安;知名品牌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33856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38100</wp:posOffset>
                  </wp:positionV>
                  <wp:extent cx="638175" cy="438150"/>
                  <wp:effectExtent l="0" t="0" r="9525" b="0"/>
                  <wp:wrapNone/>
                  <wp:docPr id="223501" name="图片 223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1" name="图片 223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9.72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铁板(连底)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不小于25cm;加厚橡木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3488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28575</wp:posOffset>
                  </wp:positionV>
                  <wp:extent cx="628650" cy="390525"/>
                  <wp:effectExtent l="0" t="0" r="0" b="9525"/>
                  <wp:wrapNone/>
                  <wp:docPr id="223502" name="图片 223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2" name="图片 2235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9.73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冰桶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不小于6寸*30cm高; 、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37952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47625</wp:posOffset>
                  </wp:positionV>
                  <wp:extent cx="400050" cy="438150"/>
                  <wp:effectExtent l="0" t="0" r="0" b="0"/>
                  <wp:wrapNone/>
                  <wp:docPr id="223503" name="图片 223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3" name="图片 2235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lang w:bidi="ar"/>
              </w:rPr>
              <w:t>9.74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披萨浅盘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不小于178mm*168mm*24mm;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38976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104775</wp:posOffset>
                  </wp:positionV>
                  <wp:extent cx="419100" cy="323850"/>
                  <wp:effectExtent l="0" t="0" r="0" b="0"/>
                  <wp:wrapNone/>
                  <wp:docPr id="223504" name="图片 223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4" name="图片 223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18"/>
                <w:szCs w:val="18"/>
              </w:rPr>
              <w:t>10</w:t>
            </w:r>
          </w:p>
        </w:tc>
        <w:tc>
          <w:tcPr>
            <w:tcW w:w="720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</w:p>
        </w:tc>
        <w:tc>
          <w:tcPr>
            <w:tcW w:w="13474" w:type="dxa"/>
            <w:gridSpan w:val="14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t>餐厅后厨杂项类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三层下栏车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不小于1080mm*500mm*980mm;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辆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5888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47625</wp:posOffset>
                  </wp:positionV>
                  <wp:extent cx="466725" cy="466725"/>
                  <wp:effectExtent l="0" t="0" r="9525" b="9525"/>
                  <wp:wrapNone/>
                  <wp:docPr id="223796" name="图片 2237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6" name="图片 2237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下栏车盆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不小于530mm*380mm*150mm;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7936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123825</wp:posOffset>
                  </wp:positionV>
                  <wp:extent cx="619125" cy="371475"/>
                  <wp:effectExtent l="0" t="0" r="9525" b="9525"/>
                  <wp:wrapNone/>
                  <wp:docPr id="223506" name="图片 2235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6" name="图片 2235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单桶榨水车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不小于540mm*440mm*470mm/36L;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辆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0691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38100</wp:posOffset>
                  </wp:positionV>
                  <wp:extent cx="495300" cy="485775"/>
                  <wp:effectExtent l="0" t="0" r="0" b="9525"/>
                  <wp:wrapNone/>
                  <wp:docPr id="223505" name="图片 223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5" name="图片 223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虹吸式咖啡壶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不小于3人份;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0896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85725</wp:posOffset>
                  </wp:positionV>
                  <wp:extent cx="457200" cy="409575"/>
                  <wp:effectExtent l="0" t="0" r="0" b="9525"/>
                  <wp:wrapNone/>
                  <wp:docPr id="223507" name="图片 2235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7" name="图片 2235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红酒三层架塔形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不小于16寸底座;知名品牌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3056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38100</wp:posOffset>
                  </wp:positionV>
                  <wp:extent cx="571500" cy="504825"/>
                  <wp:effectExtent l="0" t="0" r="0" b="9525"/>
                  <wp:wrapNone/>
                  <wp:docPr id="223800" name="图片 2238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800" name="图片 2238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高级红酒开瓶器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不小于长21cm、6螺旋、双臂宽22.5cm;知名品牌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09984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66675</wp:posOffset>
                  </wp:positionV>
                  <wp:extent cx="419100" cy="400050"/>
                  <wp:effectExtent l="0" t="0" r="0" b="0"/>
                  <wp:wrapNone/>
                  <wp:docPr id="223508" name="图片 2235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8" name="图片 223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啤酒开瓶器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不小于多用;知名品牌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4080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171450</wp:posOffset>
                  </wp:positionV>
                  <wp:extent cx="333375" cy="323850"/>
                  <wp:effectExtent l="0" t="0" r="9525" b="0"/>
                  <wp:wrapNone/>
                  <wp:docPr id="223801" name="图片 2238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801" name="图片 2238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钢柠檬夹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不小于160mm*83mm;知名品牌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100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19050</wp:posOffset>
                  </wp:positionV>
                  <wp:extent cx="523875" cy="466725"/>
                  <wp:effectExtent l="0" t="0" r="9525" b="9525"/>
                  <wp:wrapNone/>
                  <wp:docPr id="223509" name="图片 2235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09" name="图片 2235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10.009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广式奶茶袋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不小于小号;知名品牌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2032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76200</wp:posOffset>
                  </wp:positionV>
                  <wp:extent cx="447675" cy="361950"/>
                  <wp:effectExtent l="0" t="0" r="9525" b="0"/>
                  <wp:wrapNone/>
                  <wp:docPr id="223510" name="图片 223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0" name="图片 2235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广式奶茶壶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不小于中号;知名品牌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5104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95250</wp:posOffset>
                  </wp:positionV>
                  <wp:extent cx="457200" cy="390525"/>
                  <wp:effectExtent l="0" t="0" r="0" b="9525"/>
                  <wp:wrapNone/>
                  <wp:docPr id="223511" name="图片 223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1" name="图片 2235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打奶泡器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不小于中号;进口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6128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47625</wp:posOffset>
                  </wp:positionV>
                  <wp:extent cx="419100" cy="466725"/>
                  <wp:effectExtent l="0" t="0" r="0" b="9525"/>
                  <wp:wrapNone/>
                  <wp:docPr id="223512" name="图片 2235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2" name="图片 223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四方印花玻璃油瓶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不小于300ml;知名品牌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7152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47625</wp:posOffset>
                  </wp:positionV>
                  <wp:extent cx="371475" cy="485775"/>
                  <wp:effectExtent l="0" t="0" r="9525" b="9525"/>
                  <wp:wrapNone/>
                  <wp:docPr id="223513" name="图片 2235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3" name="图片 2235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红酒架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不小于单头;知名品牌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8176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114300</wp:posOffset>
                  </wp:positionV>
                  <wp:extent cx="352425" cy="361950"/>
                  <wp:effectExtent l="0" t="0" r="9525" b="0"/>
                  <wp:wrapNone/>
                  <wp:docPr id="223514" name="图片 2235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4" name="图片 2235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蜡烛台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不小于3头;知名品牌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19200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104775</wp:posOffset>
                  </wp:positionV>
                  <wp:extent cx="409575" cy="428625"/>
                  <wp:effectExtent l="0" t="0" r="9525" b="9525"/>
                  <wp:wrapNone/>
                  <wp:docPr id="223515" name="图片 223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5" name="图片 2235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冰插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不小于如图;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21248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123825</wp:posOffset>
                  </wp:positionV>
                  <wp:extent cx="504825" cy="390525"/>
                  <wp:effectExtent l="4445" t="3175" r="5080" b="6350"/>
                  <wp:wrapNone/>
                  <wp:docPr id="223516" name="图片 223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6" name="图片 2235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340000">
                            <a:off x="0" y="0"/>
                            <a:ext cx="3714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咖啡粉末刷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不小于木柄;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22272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152400</wp:posOffset>
                  </wp:positionV>
                  <wp:extent cx="476250" cy="390525"/>
                  <wp:effectExtent l="4445" t="3810" r="5080" b="15240"/>
                  <wp:wrapNone/>
                  <wp:docPr id="223517" name="图片 223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7" name="图片 2235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340000">
                            <a:off x="0" y="0"/>
                            <a:ext cx="3714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分更（公更）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不小于6mm（厚）x220mm;1984-16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2022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57150</wp:posOffset>
                  </wp:positionV>
                  <wp:extent cx="609600" cy="390525"/>
                  <wp:effectExtent l="0" t="0" r="0" b="9525"/>
                  <wp:wrapNone/>
                  <wp:docPr id="223518" name="图片 223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8" name="图片 2235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主餐刀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不小于8mm（厚）x219mm;M010203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9014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85725</wp:posOffset>
                  </wp:positionV>
                  <wp:extent cx="581025" cy="438150"/>
                  <wp:effectExtent l="0" t="0" r="9525" b="0"/>
                  <wp:wrapNone/>
                  <wp:docPr id="223519" name="图片 2235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19" name="图片 2235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10.019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主餐叉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不小于6mm（厚）x197mm;M010202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92192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19050</wp:posOffset>
                  </wp:positionV>
                  <wp:extent cx="638175" cy="504825"/>
                  <wp:effectExtent l="0" t="0" r="9525" b="9525"/>
                  <wp:wrapNone/>
                  <wp:docPr id="223520" name="图片 223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0" name="图片 223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主餐勺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不小于6mm（厚）x200mm;M010201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993216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66675</wp:posOffset>
                  </wp:positionV>
                  <wp:extent cx="542925" cy="419100"/>
                  <wp:effectExtent l="0" t="0" r="9525" b="0"/>
                  <wp:wrapNone/>
                  <wp:docPr id="223521" name="图片 223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1" name="图片 2235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分鱼刀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不小于5mm（厚）x210mm;M010212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24320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47625</wp:posOffset>
                  </wp:positionV>
                  <wp:extent cx="581025" cy="419100"/>
                  <wp:effectExtent l="0" t="0" r="9525" b="0"/>
                  <wp:wrapNone/>
                  <wp:docPr id="223522" name="图片 2235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2" name="图片 2235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分鱼叉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不小于5mm（厚）x185mm;M010211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2534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47625</wp:posOffset>
                  </wp:positionV>
                  <wp:extent cx="600075" cy="466725"/>
                  <wp:effectExtent l="0" t="0" r="9525" b="9525"/>
                  <wp:wrapNone/>
                  <wp:docPr id="223523" name="图片 223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3" name="图片 223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水果叉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不小于4mm(厚) x110mm;M010215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27392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47625</wp:posOffset>
                  </wp:positionV>
                  <wp:extent cx="600075" cy="466725"/>
                  <wp:effectExtent l="0" t="0" r="9525" b="9525"/>
                  <wp:wrapNone/>
                  <wp:docPr id="223524" name="图片 223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4" name="图片 223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咖啡勺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不小于长10cm、勺宽2cm、勺长2.5cm;M010209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支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color w:val="FF0000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color w:val="FF0000"/>
                <w:kern w:val="0"/>
                <w:sz w:val="22"/>
              </w:rPr>
              <w:drawing>
                <wp:anchor distT="0" distB="0" distL="114300" distR="114300" simplePos="0" relativeHeight="266431488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66675</wp:posOffset>
                  </wp:positionV>
                  <wp:extent cx="628650" cy="438150"/>
                  <wp:effectExtent l="0" t="0" r="0" b="0"/>
                  <wp:wrapNone/>
                  <wp:docPr id="223724" name="图片 223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4" name="图片 2237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毛巾盆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不小于250mm*300mm;304不锈钢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28416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76200</wp:posOffset>
                  </wp:positionV>
                  <wp:extent cx="590550" cy="466725"/>
                  <wp:effectExtent l="0" t="0" r="0" b="9525"/>
                  <wp:wrapNone/>
                  <wp:docPr id="223525" name="图片 2235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5" name="图片 2235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毛巾夹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不小于中号;304不锈钢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29440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57150</wp:posOffset>
                  </wp:positionV>
                  <wp:extent cx="476250" cy="504825"/>
                  <wp:effectExtent l="0" t="0" r="0" b="9525"/>
                  <wp:wrapNone/>
                  <wp:docPr id="223526" name="图片 223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6" name="图片 2235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清洁夹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不小于中号;304不锈钢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0464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85725</wp:posOffset>
                  </wp:positionV>
                  <wp:extent cx="466725" cy="428625"/>
                  <wp:effectExtent l="0" t="0" r="9525" b="9525"/>
                  <wp:wrapNone/>
                  <wp:docPr id="223527" name="图片 2235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7" name="图片 2235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高脚水杯杯筐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不小于25格4层;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组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48192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66675</wp:posOffset>
                  </wp:positionV>
                  <wp:extent cx="542925" cy="419100"/>
                  <wp:effectExtent l="0" t="0" r="9525" b="0"/>
                  <wp:wrapNone/>
                  <wp:docPr id="223733" name="图片 2237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3" name="图片 2237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10.029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洋洒杯杯筐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不小于16格三层;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组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49216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76200</wp:posOffset>
                  </wp:positionV>
                  <wp:extent cx="542925" cy="419100"/>
                  <wp:effectExtent l="0" t="0" r="9525" b="0"/>
                  <wp:wrapNone/>
                  <wp:docPr id="223734" name="图片 2237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4" name="图片 2237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果汁杯杯筐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不小于36格2层;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组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0240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104775</wp:posOffset>
                  </wp:positionV>
                  <wp:extent cx="542925" cy="419100"/>
                  <wp:effectExtent l="0" t="0" r="9525" b="0"/>
                  <wp:wrapNone/>
                  <wp:docPr id="223735" name="图片 2237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5" name="图片 2237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杯筐盖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不小于505mm×505mm×26mm;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4409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76200</wp:posOffset>
                  </wp:positionV>
                  <wp:extent cx="619125" cy="409575"/>
                  <wp:effectExtent l="0" t="0" r="9525" b="9525"/>
                  <wp:wrapNone/>
                  <wp:docPr id="223528" name="图片 2235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8" name="图片 2235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汤盅/咖啡杯洗放筐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不小于浅格/16格二层;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126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76200</wp:posOffset>
                  </wp:positionV>
                  <wp:extent cx="542925" cy="419100"/>
                  <wp:effectExtent l="0" t="0" r="9525" b="0"/>
                  <wp:wrapNone/>
                  <wp:docPr id="223736" name="图片 2237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6" name="图片 2237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盘碟清洗筐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不小于500mm*500mm*100mm;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45120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114300</wp:posOffset>
                  </wp:positionV>
                  <wp:extent cx="561975" cy="390525"/>
                  <wp:effectExtent l="0" t="0" r="9525" b="9525"/>
                  <wp:wrapNone/>
                  <wp:docPr id="223529" name="图片 223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29" name="图片 223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刀叉清洗筐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不小于500mm*500mm*100mm;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4614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38100</wp:posOffset>
                  </wp:positionV>
                  <wp:extent cx="628650" cy="466725"/>
                  <wp:effectExtent l="0" t="0" r="0" b="9525"/>
                  <wp:wrapNone/>
                  <wp:docPr id="223530" name="图片 2235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0" name="图片 2235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铁耳塑胶筐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不小于600mm*435mm*300mm;知名品牌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4716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114300</wp:posOffset>
                  </wp:positionV>
                  <wp:extent cx="561975" cy="419100"/>
                  <wp:effectExtent l="0" t="0" r="9525" b="0"/>
                  <wp:wrapNone/>
                  <wp:docPr id="223531" name="图片 223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1" name="图片 2235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加厚冲孔不锈钢盘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不小于600mm*400mm*20mm;知名品牌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228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104775</wp:posOffset>
                  </wp:positionV>
                  <wp:extent cx="657225" cy="371475"/>
                  <wp:effectExtent l="0" t="0" r="9525" b="9525"/>
                  <wp:wrapNone/>
                  <wp:docPr id="223737" name="图片 2237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7" name="图片 2237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A级方塑胶筛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不小于570mm*410mm*200cm               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433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57150</wp:posOffset>
                  </wp:positionV>
                  <wp:extent cx="609600" cy="457200"/>
                  <wp:effectExtent l="0" t="0" r="0" b="0"/>
                  <wp:wrapNone/>
                  <wp:docPr id="223532" name="图片 223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2" name="图片 223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A级圆塑胶筛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5360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76200</wp:posOffset>
                  </wp:positionV>
                  <wp:extent cx="533400" cy="409575"/>
                  <wp:effectExtent l="0" t="0" r="0" b="9525"/>
                  <wp:wrapNone/>
                  <wp:docPr id="223533" name="图片 2235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3" name="图片 2235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10.039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密封标示保鲜盒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不小于30cm*20cm*11cm;知名品牌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7408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76200</wp:posOffset>
                  </wp:positionV>
                  <wp:extent cx="695325" cy="419100"/>
                  <wp:effectExtent l="0" t="0" r="9525" b="0"/>
                  <wp:wrapNone/>
                  <wp:docPr id="223738" name="图片 2237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8" name="图片 2237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密封标示保鲜盒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不小于34.5cm*23cm*12cm;知名品牌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8432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85725</wp:posOffset>
                  </wp:positionV>
                  <wp:extent cx="695325" cy="419100"/>
                  <wp:effectExtent l="0" t="0" r="9525" b="0"/>
                  <wp:wrapNone/>
                  <wp:docPr id="223739" name="图片 2237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39" name="图片 2237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密封标示保鲜盒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不小于39cm*25cm*12cm;知名品牌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945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114300</wp:posOffset>
                  </wp:positionV>
                  <wp:extent cx="695325" cy="419100"/>
                  <wp:effectExtent l="0" t="0" r="9525" b="0"/>
                  <wp:wrapNone/>
                  <wp:docPr id="223740" name="图片 2237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0" name="图片 2237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塑胶储物箱连盖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不小于530mm*365mm*335mm;知名品牌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0480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76200</wp:posOffset>
                  </wp:positionV>
                  <wp:extent cx="695325" cy="438150"/>
                  <wp:effectExtent l="0" t="0" r="9525" b="0"/>
                  <wp:wrapNone/>
                  <wp:docPr id="223741" name="图片 2237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1" name="图片 2237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塑料保鲜盒1/1深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不小于530mm×325mm×150㎜;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2528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85725</wp:posOffset>
                  </wp:positionV>
                  <wp:extent cx="581025" cy="381000"/>
                  <wp:effectExtent l="0" t="0" r="9525" b="0"/>
                  <wp:wrapNone/>
                  <wp:docPr id="223743" name="图片 2237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3" name="图片 2237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透明塑料保鲜盒1/1浅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不小于530mm×325mm×65㎜;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150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104775</wp:posOffset>
                  </wp:positionV>
                  <wp:extent cx="609600" cy="400050"/>
                  <wp:effectExtent l="0" t="0" r="0" b="0"/>
                  <wp:wrapNone/>
                  <wp:docPr id="223742" name="图片 2237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2" name="图片 2237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透明塑料保鲜盒盖1/1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不小于265mm×162mm×65㎜;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5638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161925</wp:posOffset>
                  </wp:positionV>
                  <wp:extent cx="857250" cy="304800"/>
                  <wp:effectExtent l="0" t="0" r="0" b="0"/>
                  <wp:wrapNone/>
                  <wp:docPr id="223534" name="图片 223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4" name="图片 2235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透明塑料保鲜盒盖1/2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不小于265mm×162mm×65㎜;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4576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76200</wp:posOffset>
                  </wp:positionV>
                  <wp:extent cx="504825" cy="409575"/>
                  <wp:effectExtent l="0" t="0" r="9525" b="9525"/>
                  <wp:wrapNone/>
                  <wp:docPr id="223535" name="图片 223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5" name="图片 2235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胶拈板（白色）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不小于60cm*40cm*3cm;知名品牌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5600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38100</wp:posOffset>
                  </wp:positionV>
                  <wp:extent cx="409575" cy="390525"/>
                  <wp:effectExtent l="0" t="0" r="9525" b="9525"/>
                  <wp:wrapNone/>
                  <wp:docPr id="223536" name="图片 223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6" name="图片 223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酱汁罐（白色）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不小于18安;食品级塑胶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7888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38100</wp:posOffset>
                  </wp:positionV>
                  <wp:extent cx="590550" cy="428625"/>
                  <wp:effectExtent l="0" t="0" r="0" b="9525"/>
                  <wp:wrapNone/>
                  <wp:docPr id="223744" name="图片 223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4" name="图片 223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10.049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胶量杯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不小于500CC;食品级塑胶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6624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9525</wp:posOffset>
                  </wp:positionV>
                  <wp:extent cx="571500" cy="504825"/>
                  <wp:effectExtent l="0" t="0" r="0" b="9525"/>
                  <wp:wrapNone/>
                  <wp:docPr id="223537" name="图片 223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7" name="图片 2235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胶漏斗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不小于小号;知名品牌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7648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76200</wp:posOffset>
                  </wp:positionV>
                  <wp:extent cx="485775" cy="409575"/>
                  <wp:effectExtent l="0" t="0" r="9525" b="9525"/>
                  <wp:wrapNone/>
                  <wp:docPr id="223538" name="图片 223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8" name="图片 223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防滑托盘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不小于14寸;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79936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76200</wp:posOffset>
                  </wp:positionV>
                  <wp:extent cx="514350" cy="409575"/>
                  <wp:effectExtent l="0" t="0" r="0" b="9525"/>
                  <wp:wrapNone/>
                  <wp:docPr id="223778" name="图片 2237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8" name="图片 2237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防滑方托盘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不小于405mm*560mm;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8672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57150</wp:posOffset>
                  </wp:positionV>
                  <wp:extent cx="666750" cy="457200"/>
                  <wp:effectExtent l="0" t="0" r="0" b="0"/>
                  <wp:wrapNone/>
                  <wp:docPr id="223539" name="图片 223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39" name="图片 223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合金金头筷子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不小于27cm;知名品牌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80960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66675</wp:posOffset>
                  </wp:positionV>
                  <wp:extent cx="514350" cy="419100"/>
                  <wp:effectExtent l="0" t="0" r="0" b="0"/>
                  <wp:wrapNone/>
                  <wp:docPr id="223779" name="图片 2237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9" name="图片 2237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6969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781050" cy="85725"/>
                  <wp:effectExtent l="0" t="0" r="0" b="9525"/>
                  <wp:wrapNone/>
                  <wp:docPr id="223540" name="图片 223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0" name="图片 223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85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客房垃圾桶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不小于双层;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81984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57150</wp:posOffset>
                  </wp:positionV>
                  <wp:extent cx="323850" cy="428625"/>
                  <wp:effectExtent l="0" t="0" r="0" b="9525"/>
                  <wp:wrapNone/>
                  <wp:docPr id="223781" name="图片 2237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1" name="图片 2237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垃圾桶（绿）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不小于120升;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83008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38100</wp:posOffset>
                  </wp:positionV>
                  <wp:extent cx="352425" cy="438150"/>
                  <wp:effectExtent l="0" t="0" r="9525" b="0"/>
                  <wp:wrapNone/>
                  <wp:docPr id="223786" name="图片 2237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6" name="图片 2237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大胶桶连盖（白）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不小于100升;知名品牌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4816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76200</wp:posOffset>
                  </wp:positionV>
                  <wp:extent cx="390525" cy="428625"/>
                  <wp:effectExtent l="0" t="0" r="9525" b="9525"/>
                  <wp:wrapNone/>
                  <wp:docPr id="223545" name="图片 223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5" name="图片 223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餐具桶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不小于大号33cm*23*17.5cm;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379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114300</wp:posOffset>
                  </wp:positionV>
                  <wp:extent cx="504825" cy="361950"/>
                  <wp:effectExtent l="0" t="0" r="9525" b="0"/>
                  <wp:wrapNone/>
                  <wp:docPr id="223544" name="图片 223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4" name="图片 223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废渣桶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不小于大号33cm*23cm*56cm;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2768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66675</wp:posOffset>
                  </wp:positionV>
                  <wp:extent cx="428625" cy="428625"/>
                  <wp:effectExtent l="0" t="0" r="9525" b="9525"/>
                  <wp:wrapNone/>
                  <wp:docPr id="223543" name="图片 223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3" name="图片 223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10.059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汽压喷雾气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不小于大号2升;知名品牌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174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28575</wp:posOffset>
                  </wp:positionV>
                  <wp:extent cx="485775" cy="485775"/>
                  <wp:effectExtent l="0" t="0" r="9525" b="9525"/>
                  <wp:wrapNone/>
                  <wp:docPr id="223542" name="图片 2235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2" name="图片 2235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寿司盘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不小于28cm;知名品牌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8912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66675</wp:posOffset>
                  </wp:positionV>
                  <wp:extent cx="495300" cy="428625"/>
                  <wp:effectExtent l="0" t="0" r="0" b="9525"/>
                  <wp:wrapNone/>
                  <wp:docPr id="223745" name="图片 2237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5" name="图片 2237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寿司盘(方)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不小于22cm﹡17cm;竹木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584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66675</wp:posOffset>
                  </wp:positionV>
                  <wp:extent cx="638175" cy="400050"/>
                  <wp:effectExtent l="0" t="0" r="9525" b="0"/>
                  <wp:wrapNone/>
                  <wp:docPr id="223546" name="图片 223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6" name="图片 223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四格刀叉盘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不小于四格;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270720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57150</wp:posOffset>
                  </wp:positionV>
                  <wp:extent cx="695325" cy="504825"/>
                  <wp:effectExtent l="0" t="0" r="9525" b="9525"/>
                  <wp:wrapNone/>
                  <wp:docPr id="223541" name="图片 223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1" name="图片 223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刺身刀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不小于8寸;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76864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66675</wp:posOffset>
                  </wp:positionV>
                  <wp:extent cx="657225" cy="466725"/>
                  <wp:effectExtent l="0" t="0" r="9525" b="9525"/>
                  <wp:wrapNone/>
                  <wp:docPr id="223547" name="图片 2235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7" name="图片 223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木柄面包刀（细牙）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不小于14寸;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3536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28575</wp:posOffset>
                  </wp:positionV>
                  <wp:extent cx="628650" cy="9525"/>
                  <wp:effectExtent l="0" t="0" r="0" b="0"/>
                  <wp:wrapNone/>
                  <wp:docPr id="223548" name="图片 2235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8" name="图片 223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6608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228600</wp:posOffset>
                  </wp:positionV>
                  <wp:extent cx="752475" cy="133350"/>
                  <wp:effectExtent l="0" t="0" r="9525" b="0"/>
                  <wp:wrapNone/>
                  <wp:docPr id="223747" name="图片 2237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7" name="图片 2237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木柄面包刀（粗牙）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不小于14寸;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558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190500</wp:posOffset>
                  </wp:positionV>
                  <wp:extent cx="752475" cy="133350"/>
                  <wp:effectExtent l="0" t="0" r="9525" b="0"/>
                  <wp:wrapNone/>
                  <wp:docPr id="223746" name="图片 2237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6" name="图片 2237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木柄平刀（水果）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不小于14寸;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7632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171450</wp:posOffset>
                  </wp:positionV>
                  <wp:extent cx="742950" cy="295275"/>
                  <wp:effectExtent l="0" t="0" r="0" b="9525"/>
                  <wp:wrapNone/>
                  <wp:docPr id="223748" name="图片 223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8" name="图片 223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木柄长尖刀（分肉）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不小于7寸;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865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95250</wp:posOffset>
                  </wp:positionV>
                  <wp:extent cx="742950" cy="295275"/>
                  <wp:effectExtent l="0" t="0" r="0" b="9525"/>
                  <wp:wrapNone/>
                  <wp:docPr id="223749" name="图片 2237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49" name="图片 2237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木柄长尖刀（分肉）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不小于10寸;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968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200025</wp:posOffset>
                  </wp:positionV>
                  <wp:extent cx="742950" cy="295275"/>
                  <wp:effectExtent l="0" t="0" r="0" b="9525"/>
                  <wp:wrapNone/>
                  <wp:docPr id="223750" name="图片 2237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0" name="图片 2237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10.069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九江刀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不小于大号;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34560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57150</wp:posOffset>
                  </wp:positionV>
                  <wp:extent cx="466725" cy="400050"/>
                  <wp:effectExtent l="0" t="0" r="9525" b="0"/>
                  <wp:wrapNone/>
                  <wp:docPr id="223574" name="图片 2235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4" name="图片 223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片刀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070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95250</wp:posOffset>
                  </wp:positionV>
                  <wp:extent cx="533400" cy="438150"/>
                  <wp:effectExtent l="0" t="0" r="0" b="0"/>
                  <wp:wrapNone/>
                  <wp:docPr id="223751" name="图片 2237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1" name="图片 2237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桑刀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172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76200</wp:posOffset>
                  </wp:positionV>
                  <wp:extent cx="542925" cy="438150"/>
                  <wp:effectExtent l="0" t="0" r="9525" b="0"/>
                  <wp:wrapNone/>
                  <wp:docPr id="223752" name="图片 2237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2" name="图片 2237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骨刀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2752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638175" cy="466725"/>
                  <wp:effectExtent l="0" t="0" r="9525" b="9525"/>
                  <wp:wrapNone/>
                  <wp:docPr id="223753" name="图片 223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3" name="图片 2237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文武刀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582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95250</wp:posOffset>
                  </wp:positionV>
                  <wp:extent cx="809625" cy="352425"/>
                  <wp:effectExtent l="0" t="0" r="9525" b="9525"/>
                  <wp:wrapNone/>
                  <wp:docPr id="223754" name="图片 223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4" name="图片 2237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6848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114300</wp:posOffset>
                  </wp:positionV>
                  <wp:extent cx="571500" cy="438150"/>
                  <wp:effectExtent l="0" t="0" r="0" b="0"/>
                  <wp:wrapNone/>
                  <wp:docPr id="223755" name="图片 2237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5" name="图片 2237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雕刻刀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不小于直8cm;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7872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85725</wp:posOffset>
                  </wp:positionV>
                  <wp:extent cx="904875" cy="266700"/>
                  <wp:effectExtent l="0" t="0" r="9525" b="0"/>
                  <wp:wrapNone/>
                  <wp:docPr id="223756" name="图片 2237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6" name="图片 2237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雕刻刀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不小于直6cm;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8896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123825</wp:posOffset>
                  </wp:positionV>
                  <wp:extent cx="904875" cy="304800"/>
                  <wp:effectExtent l="0" t="0" r="9525" b="0"/>
                  <wp:wrapNone/>
                  <wp:docPr id="223757" name="图片 2237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7" name="图片 2237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三头雕刻刀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不小于8cm;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4800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57150</wp:posOffset>
                  </wp:positionV>
                  <wp:extent cx="619125" cy="504825"/>
                  <wp:effectExtent l="0" t="0" r="9525" b="9525"/>
                  <wp:wrapNone/>
                  <wp:docPr id="223549" name="图片 2235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49" name="图片 223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薯条钊刀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不小于6寸;木柄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196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76200</wp:posOffset>
                  </wp:positionV>
                  <wp:extent cx="514350" cy="438150"/>
                  <wp:effectExtent l="0" t="0" r="0" b="0"/>
                  <wp:wrapNone/>
                  <wp:docPr id="223758" name="图片 2237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8" name="图片 2237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10.079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双向去皮刀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不小于15m;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2992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47625</wp:posOffset>
                  </wp:positionV>
                  <wp:extent cx="600075" cy="447675"/>
                  <wp:effectExtent l="0" t="0" r="9525" b="9525"/>
                  <wp:wrapNone/>
                  <wp:docPr id="223759" name="图片 2237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59" name="图片 2237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柠檬去皮器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不小于15m;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4992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57150</wp:posOffset>
                  </wp:positionV>
                  <wp:extent cx="581025" cy="504825"/>
                  <wp:effectExtent l="0" t="0" r="9525" b="9525"/>
                  <wp:wrapNone/>
                  <wp:docPr id="223550" name="图片 2235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0" name="图片 223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马铃薯去皮器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不小于15m;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450944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57150</wp:posOffset>
                  </wp:positionV>
                  <wp:extent cx="581025" cy="504825"/>
                  <wp:effectExtent l="0" t="0" r="9525" b="9525"/>
                  <wp:wrapNone/>
                  <wp:docPr id="223551" name="图片 2235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1" name="图片 223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苹果去心器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不小于18ml;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5040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19050</wp:posOffset>
                  </wp:positionV>
                  <wp:extent cx="504825" cy="542925"/>
                  <wp:effectExtent l="0" t="0" r="9525" b="9525"/>
                  <wp:wrapNone/>
                  <wp:docPr id="223552" name="图片 2235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2" name="图片 223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双头薯挖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不小于长18cm、勺头3cm和2.5cm;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606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95250</wp:posOffset>
                  </wp:positionV>
                  <wp:extent cx="628650" cy="428625"/>
                  <wp:effectExtent l="0" t="0" r="0" b="9525"/>
                  <wp:wrapNone/>
                  <wp:docPr id="223553" name="图片 2235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3" name="图片 223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刮刀(木柄)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不小于(多功能);知名品牌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708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57150</wp:posOffset>
                  </wp:positionV>
                  <wp:extent cx="485775" cy="419100"/>
                  <wp:effectExtent l="0" t="0" r="9525" b="0"/>
                  <wp:wrapNone/>
                  <wp:docPr id="223554" name="图片 2235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4" name="图片 223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厨房剪刀 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不小于长20cm,刀8cm;知名品牌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vMerge w:val="restar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1184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38100</wp:posOffset>
                  </wp:positionV>
                  <wp:extent cx="542925" cy="542925"/>
                  <wp:effectExtent l="0" t="0" r="9525" b="9525"/>
                  <wp:wrapNone/>
                  <wp:docPr id="223573" name="图片 2235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3" name="图片 223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2208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638175</wp:posOffset>
                  </wp:positionV>
                  <wp:extent cx="476250" cy="409575"/>
                  <wp:effectExtent l="0" t="0" r="0" b="9525"/>
                  <wp:wrapNone/>
                  <wp:docPr id="223575" name="图片 2235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5" name="图片 223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不锈钢剪刀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不小于2号，18cm;知名品牌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vMerge w:val="continue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不锈钢拔毛刀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不小于长12cm、宽2cm;304不锈钢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8112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47625</wp:posOffset>
                  </wp:positionV>
                  <wp:extent cx="447675" cy="457200"/>
                  <wp:effectExtent l="0" t="0" r="9525" b="0"/>
                  <wp:wrapNone/>
                  <wp:docPr id="223555" name="图片 2235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5" name="图片 223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雕刻工具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不小于如图;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3232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66675</wp:posOffset>
                  </wp:positionV>
                  <wp:extent cx="600075" cy="409575"/>
                  <wp:effectExtent l="0" t="0" r="9525" b="9525"/>
                  <wp:wrapNone/>
                  <wp:docPr id="223760" name="图片 2237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0" name="图片 2237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10.089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切丝刀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不小于台式;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59136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19050</wp:posOffset>
                  </wp:positionV>
                  <wp:extent cx="523875" cy="561975"/>
                  <wp:effectExtent l="0" t="0" r="9525" b="9525"/>
                  <wp:wrapNone/>
                  <wp:docPr id="223556" name="图片 2235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6" name="图片 223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0160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600075</wp:posOffset>
                  </wp:positionV>
                  <wp:extent cx="476250" cy="466725"/>
                  <wp:effectExtent l="0" t="0" r="0" b="9525"/>
                  <wp:wrapNone/>
                  <wp:docPr id="223557" name="图片 223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7" name="图片 223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罐头刀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不小于7.5寸*2寸               手式;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木柄钢铲刀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不小于总长30cm、木柄11.5cm、钢铲长18cm;红木柄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528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19050</wp:posOffset>
                  </wp:positionV>
                  <wp:extent cx="581025" cy="9525"/>
                  <wp:effectExtent l="0" t="0" r="0" b="0"/>
                  <wp:wrapNone/>
                  <wp:docPr id="223558" name="图片 223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8" name="图片 223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6304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85725</wp:posOffset>
                  </wp:positionV>
                  <wp:extent cx="419100" cy="400050"/>
                  <wp:effectExtent l="0" t="0" r="0" b="0"/>
                  <wp:wrapNone/>
                  <wp:docPr id="223559" name="图片 2235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59" name="图片 223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塑料刮刀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不小于130mm*100mm;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7328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47625</wp:posOffset>
                  </wp:positionV>
                  <wp:extent cx="457200" cy="419100"/>
                  <wp:effectExtent l="0" t="0" r="0" b="0"/>
                  <wp:wrapNone/>
                  <wp:docPr id="223560" name="图片 223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0" name="图片 223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平嘴钳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不小于18cm;知名品牌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91200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95250</wp:posOffset>
                  </wp:positionV>
                  <wp:extent cx="504825" cy="428625"/>
                  <wp:effectExtent l="0" t="0" r="9525" b="9525"/>
                  <wp:wrapNone/>
                  <wp:docPr id="223576" name="图片 223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6" name="图片 223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鱼鳞刨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不小于长26cm、钢丝长1.5cm;知名品牌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90176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85725</wp:posOffset>
                  </wp:positionV>
                  <wp:extent cx="561975" cy="447675"/>
                  <wp:effectExtent l="0" t="0" r="9525" b="9525"/>
                  <wp:wrapNone/>
                  <wp:docPr id="223561" name="图片 2235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1" name="图片 2235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钢丝鱼鳞刷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不小于长26cm、钢丝长1.6cm;知名品牌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5566208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76200</wp:posOffset>
                  </wp:positionV>
                  <wp:extent cx="514350" cy="361950"/>
                  <wp:effectExtent l="0" t="0" r="0" b="0"/>
                  <wp:wrapNone/>
                  <wp:docPr id="223577" name="图片 2235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7" name="图片 223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钢花吸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不小于12头;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6115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57150</wp:posOffset>
                  </wp:positionV>
                  <wp:extent cx="485775" cy="419100"/>
                  <wp:effectExtent l="0" t="0" r="9525" b="0"/>
                  <wp:wrapNone/>
                  <wp:docPr id="223562" name="图片 223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2" name="图片 223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裱花嘴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不小于26粒装;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套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是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162176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95250</wp:posOffset>
                  </wp:positionV>
                  <wp:extent cx="571500" cy="419100"/>
                  <wp:effectExtent l="0" t="0" r="0" b="0"/>
                  <wp:wrapNone/>
                  <wp:docPr id="223563" name="图片 2235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3" name="图片 223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裱花嘴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不小于25mm*42mm*45mm ;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93248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57150</wp:posOffset>
                  </wp:positionV>
                  <wp:extent cx="466725" cy="428625"/>
                  <wp:effectExtent l="0" t="0" r="9525" b="9525"/>
                  <wp:wrapNone/>
                  <wp:docPr id="223564" name="图片 2235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4" name="图片 223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10.099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瓜刨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294272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57150</wp:posOffset>
                  </wp:positionV>
                  <wp:extent cx="542925" cy="447675"/>
                  <wp:effectExtent l="0" t="0" r="9525" b="9525"/>
                  <wp:wrapNone/>
                  <wp:docPr id="223565" name="图片 2235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5" name="图片 223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瓜刨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不小于小号;知名品牌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69376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85725</wp:posOffset>
                  </wp:positionV>
                  <wp:extent cx="542925" cy="447675"/>
                  <wp:effectExtent l="0" t="0" r="9525" b="9525"/>
                  <wp:wrapNone/>
                  <wp:docPr id="223566" name="图片 2235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6" name="图片 223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四格刀架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不小于高15cm*宽23cm*长26.5cm;知名品牌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347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38100</wp:posOffset>
                  </wp:positionV>
                  <wp:extent cx="523875" cy="447675"/>
                  <wp:effectExtent l="0" t="0" r="9525" b="9525"/>
                  <wp:wrapNone/>
                  <wp:docPr id="223567" name="图片 2235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7" name="图片 223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磨刀棒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 小号;知名品牌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4496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47625</wp:posOffset>
                  </wp:positionV>
                  <wp:extent cx="476250" cy="447675"/>
                  <wp:effectExtent l="0" t="0" r="0" b="9525"/>
                  <wp:wrapNone/>
                  <wp:docPr id="223568" name="图片 2235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8" name="图片 223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磨刀棒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不小于14寸;知名品牌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5520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57150</wp:posOffset>
                  </wp:positionV>
                  <wp:extent cx="419100" cy="390525"/>
                  <wp:effectExtent l="0" t="0" r="0" b="9525"/>
                  <wp:wrapNone/>
                  <wp:docPr id="223569" name="图片 2235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69" name="图片 223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油石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不小于21cm*7cm;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块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040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85725</wp:posOffset>
                  </wp:positionV>
                  <wp:extent cx="495300" cy="438150"/>
                  <wp:effectExtent l="0" t="0" r="0" b="0"/>
                  <wp:wrapNone/>
                  <wp:docPr id="223570" name="图片 223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0" name="图片 223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双面刀石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不小于21cm*8cm;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块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1424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47625</wp:posOffset>
                  </wp:positionV>
                  <wp:extent cx="514350" cy="409575"/>
                  <wp:effectExtent l="0" t="0" r="0" b="9525"/>
                  <wp:wrapNone/>
                  <wp:docPr id="223571" name="图片 2235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1" name="图片 223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巧克力木纹刮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不小于如图;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块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244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66675</wp:posOffset>
                  </wp:positionV>
                  <wp:extent cx="466725" cy="400050"/>
                  <wp:effectExtent l="0" t="0" r="9525" b="0"/>
                  <wp:wrapNone/>
                  <wp:docPr id="223572" name="图片 2235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2" name="图片 223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不锈钢饭盘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不小于直径47cm;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654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47625</wp:posOffset>
                  </wp:positionV>
                  <wp:extent cx="457200" cy="428625"/>
                  <wp:effectExtent l="0" t="0" r="0" b="9525"/>
                  <wp:wrapNone/>
                  <wp:docPr id="223578" name="图片 2235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8" name="图片 223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不锈钢疏孔饭盘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不小于直径47cm;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756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123825</wp:posOffset>
                  </wp:positionV>
                  <wp:extent cx="428625" cy="342900"/>
                  <wp:effectExtent l="0" t="0" r="9525" b="0"/>
                  <wp:wrapNone/>
                  <wp:docPr id="223609" name="图片 223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9" name="图片 223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10.109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不锈钢底片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不小于直径17寸;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79616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76200</wp:posOffset>
                  </wp:positionV>
                  <wp:extent cx="447675" cy="409575"/>
                  <wp:effectExtent l="0" t="0" r="9525" b="9525"/>
                  <wp:wrapNone/>
                  <wp:docPr id="223579" name="图片 2235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79" name="图片 223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不锈钢（加厚）大面盆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不小于70cm;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7808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66675</wp:posOffset>
                  </wp:positionV>
                  <wp:extent cx="447675" cy="419100"/>
                  <wp:effectExtent l="0" t="0" r="9525" b="0"/>
                  <wp:wrapNone/>
                  <wp:docPr id="223802" name="图片 2238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802" name="图片 2238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不锈钢脸盘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不小于直径50cm  2cm厚;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6784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447675" cy="419100"/>
                  <wp:effectExtent l="0" t="0" r="9525" b="0"/>
                  <wp:wrapNone/>
                  <wp:docPr id="223608" name="图片 223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8" name="图片 2236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不锈钢物料斗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不小于直径22cm    2.2cm厚;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0640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76200</wp:posOffset>
                  </wp:positionV>
                  <wp:extent cx="485775" cy="438150"/>
                  <wp:effectExtent l="0" t="0" r="9525" b="0"/>
                  <wp:wrapNone/>
                  <wp:docPr id="223580" name="图片 2235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0" name="图片 223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不锈钢物料斗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不小于直径24cm   2.2cm厚;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1664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57150</wp:posOffset>
                  </wp:positionV>
                  <wp:extent cx="485775" cy="438150"/>
                  <wp:effectExtent l="0" t="0" r="9525" b="0"/>
                  <wp:wrapNone/>
                  <wp:docPr id="223581" name="图片 2235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1" name="图片 223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不锈钢物料斗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不小于直径26cm   2.2cm厚;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268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38100</wp:posOffset>
                  </wp:positionV>
                  <wp:extent cx="514350" cy="457200"/>
                  <wp:effectExtent l="0" t="0" r="0" b="0"/>
                  <wp:wrapNone/>
                  <wp:docPr id="223582" name="图片 2235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2" name="图片 223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不锈钢物料斗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不小于直径28cm   2.2cm厚;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3712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47625</wp:posOffset>
                  </wp:positionV>
                  <wp:extent cx="523875" cy="466725"/>
                  <wp:effectExtent l="0" t="0" r="9525" b="9525"/>
                  <wp:wrapNone/>
                  <wp:docPr id="223583" name="图片 2235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3" name="图片 223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不锈钢物料斗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不小于直径30cm   2.2cm厚;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4736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28575</wp:posOffset>
                  </wp:positionV>
                  <wp:extent cx="504825" cy="457200"/>
                  <wp:effectExtent l="0" t="0" r="9525" b="0"/>
                  <wp:wrapNone/>
                  <wp:docPr id="223584" name="图片 2235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4" name="图片 223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不锈钢码斗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不小于直径14cm;知名品牌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5760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19050</wp:posOffset>
                  </wp:positionV>
                  <wp:extent cx="457200" cy="457200"/>
                  <wp:effectExtent l="0" t="0" r="0" b="0"/>
                  <wp:wrapNone/>
                  <wp:docPr id="223585" name="图片 2235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5" name="图片 223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不锈钢码斗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不小于直径16cm;知名品牌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89856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38100</wp:posOffset>
                  </wp:positionV>
                  <wp:extent cx="457200" cy="457200"/>
                  <wp:effectExtent l="0" t="0" r="0" b="0"/>
                  <wp:wrapNone/>
                  <wp:docPr id="223586" name="图片 2235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6" name="图片 223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10.119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不锈钢码斗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不小于直径18cm;知名品牌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0880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85725</wp:posOffset>
                  </wp:positionV>
                  <wp:extent cx="428625" cy="428625"/>
                  <wp:effectExtent l="0" t="0" r="9525" b="9525"/>
                  <wp:wrapNone/>
                  <wp:docPr id="223587" name="图片 2235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7" name="图片 223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不锈钢码斗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1904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85725</wp:posOffset>
                  </wp:positionV>
                  <wp:extent cx="400050" cy="400050"/>
                  <wp:effectExtent l="0" t="0" r="0" b="0"/>
                  <wp:wrapNone/>
                  <wp:docPr id="223588" name="图片 2235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8" name="图片 223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不锈钢雀巢斗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不小于直径14cm;知名品牌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2928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57150</wp:posOffset>
                  </wp:positionV>
                  <wp:extent cx="485775" cy="476250"/>
                  <wp:effectExtent l="0" t="0" r="9525" b="0"/>
                  <wp:wrapNone/>
                  <wp:docPr id="223589" name="图片 2235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89" name="图片 2235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不锈钢雀巢斗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不小于直径18cm;知名品牌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395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47625</wp:posOffset>
                  </wp:positionV>
                  <wp:extent cx="495300" cy="485775"/>
                  <wp:effectExtent l="0" t="0" r="0" b="9525"/>
                  <wp:wrapNone/>
                  <wp:docPr id="223590" name="图片 2235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0" name="图片 223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不锈钢油盘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不小于直径10寸;知名品牌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4976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47625</wp:posOffset>
                  </wp:positionV>
                  <wp:extent cx="542925" cy="485775"/>
                  <wp:effectExtent l="0" t="0" r="9525" b="9525"/>
                  <wp:wrapNone/>
                  <wp:docPr id="223591" name="图片 2235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1" name="图片 223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不锈钢味盅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不小于直径10cm×10cm;知名品牌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6000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28575</wp:posOffset>
                  </wp:positionV>
                  <wp:extent cx="438150" cy="457200"/>
                  <wp:effectExtent l="0" t="0" r="0" b="0"/>
                  <wp:wrapNone/>
                  <wp:docPr id="223592" name="图片 2235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2" name="图片 2235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不锈钢味盅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不小于直径12cm×11cm;知名品牌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702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28575</wp:posOffset>
                  </wp:positionV>
                  <wp:extent cx="447675" cy="466725"/>
                  <wp:effectExtent l="0" t="0" r="9525" b="9525"/>
                  <wp:wrapNone/>
                  <wp:docPr id="223593" name="图片 2235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3" name="图片 2235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不锈钢味盅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不小于直径14cm×11cm;知名品牌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49804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28575</wp:posOffset>
                  </wp:positionV>
                  <wp:extent cx="457200" cy="476250"/>
                  <wp:effectExtent l="0" t="0" r="0" b="0"/>
                  <wp:wrapNone/>
                  <wp:docPr id="223594" name="图片 2235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4" name="图片 2235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不锈钢味盅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不小于直径18cm×14cm;知名品牌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0096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28575</wp:posOffset>
                  </wp:positionV>
                  <wp:extent cx="457200" cy="476250"/>
                  <wp:effectExtent l="0" t="0" r="0" b="0"/>
                  <wp:wrapNone/>
                  <wp:docPr id="223595" name="图片 2235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5" name="图片 2235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不锈钢深托盘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不小于60cm×40cm×4cm*1.2cm厚;知名品牌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1120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47625</wp:posOffset>
                  </wp:positionV>
                  <wp:extent cx="609600" cy="9525"/>
                  <wp:effectExtent l="0" t="0" r="0" b="0"/>
                  <wp:wrapNone/>
                  <wp:docPr id="223596" name="图片 223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6" name="图片 2235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5216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76200</wp:posOffset>
                  </wp:positionV>
                  <wp:extent cx="495300" cy="428625"/>
                  <wp:effectExtent l="0" t="0" r="0" b="9525"/>
                  <wp:wrapNone/>
                  <wp:docPr id="223761" name="图片 2237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1" name="图片 2237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10.129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合金铅机制烤盘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不小于40cm*60cm;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419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104775</wp:posOffset>
                  </wp:positionV>
                  <wp:extent cx="561975" cy="400050"/>
                  <wp:effectExtent l="0" t="0" r="9525" b="0"/>
                  <wp:wrapNone/>
                  <wp:docPr id="223666" name="图片 2236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6" name="图片 2236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不锈钢双耳汤桶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不小于30cm×30cm*1.2cm;知名品牌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6240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57150</wp:posOffset>
                  </wp:positionV>
                  <wp:extent cx="438150" cy="457200"/>
                  <wp:effectExtent l="0" t="0" r="0" b="0"/>
                  <wp:wrapNone/>
                  <wp:docPr id="223762" name="图片 2237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2" name="图片 2237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不锈钢双耳汤桶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不小于40cm×40cm*1.2cm;知名品牌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726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76200</wp:posOffset>
                  </wp:positionV>
                  <wp:extent cx="447675" cy="466725"/>
                  <wp:effectExtent l="0" t="0" r="9525" b="9525"/>
                  <wp:wrapNone/>
                  <wp:docPr id="223763" name="图片 2237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3" name="图片 2237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不锈钢双耳汤桶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不小于45cm×45cm*1.2cm;知名品牌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8288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95250</wp:posOffset>
                  </wp:positionV>
                  <wp:extent cx="381000" cy="390525"/>
                  <wp:effectExtent l="0" t="0" r="0" b="9525"/>
                  <wp:wrapNone/>
                  <wp:docPr id="223764" name="图片 2237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4" name="图片 2237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不锈钢双耳汤桶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不小于50cm×50cm*1.2cm;知名品牌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9312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38100</wp:posOffset>
                  </wp:positionV>
                  <wp:extent cx="476250" cy="495300"/>
                  <wp:effectExtent l="0" t="0" r="0" b="0"/>
                  <wp:wrapNone/>
                  <wp:docPr id="223765" name="图片 2237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5" name="图片 2237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不锈钢单柄煲               (复合底)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不小于20cm*7cm;知名品牌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214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76200</wp:posOffset>
                  </wp:positionV>
                  <wp:extent cx="638175" cy="476250"/>
                  <wp:effectExtent l="0" t="0" r="9525" b="0"/>
                  <wp:wrapNone/>
                  <wp:docPr id="223606" name="图片 2236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6" name="图片 2236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不锈钢单柄煲                (复合底)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不小于16cm*10cm;知名品牌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03168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76200</wp:posOffset>
                  </wp:positionV>
                  <wp:extent cx="638175" cy="476250"/>
                  <wp:effectExtent l="0" t="0" r="9525" b="0"/>
                  <wp:wrapNone/>
                  <wp:docPr id="223607" name="图片 2236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7" name="图片 2236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单柄铝汁煲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不小于直径18cm;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238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95250</wp:posOffset>
                  </wp:positionV>
                  <wp:extent cx="647700" cy="466725"/>
                  <wp:effectExtent l="0" t="0" r="0" b="9525"/>
                  <wp:wrapNone/>
                  <wp:docPr id="223597" name="图片 2235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7" name="图片 2235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单柄铝汁煲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 直径32cm;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3408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95250</wp:posOffset>
                  </wp:positionV>
                  <wp:extent cx="647700" cy="466725"/>
                  <wp:effectExtent l="0" t="0" r="0" b="9525"/>
                  <wp:wrapNone/>
                  <wp:docPr id="223598" name="图片 223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8" name="图片 2235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双耳铝汁煲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 直径32cm;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4432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95250</wp:posOffset>
                  </wp:positionV>
                  <wp:extent cx="561975" cy="438150"/>
                  <wp:effectExtent l="0" t="0" r="9525" b="0"/>
                  <wp:wrapNone/>
                  <wp:docPr id="223599" name="图片 2235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599" name="图片 2235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10.139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不锈钢煎锅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 直径20cm                 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545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76200</wp:posOffset>
                  </wp:positionV>
                  <wp:extent cx="647700" cy="476250"/>
                  <wp:effectExtent l="0" t="0" r="0" b="0"/>
                  <wp:wrapNone/>
                  <wp:docPr id="223600" name="图片 223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0" name="图片 223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不锈钢煎锅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 直径24cm;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6480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76200</wp:posOffset>
                  </wp:positionV>
                  <wp:extent cx="647700" cy="476250"/>
                  <wp:effectExtent l="0" t="0" r="0" b="0"/>
                  <wp:wrapNone/>
                  <wp:docPr id="223601" name="图片 223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1" name="图片 223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黑铁煎锅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 直径20cm;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750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123825</wp:posOffset>
                  </wp:positionV>
                  <wp:extent cx="552450" cy="400050"/>
                  <wp:effectExtent l="0" t="0" r="0" b="0"/>
                  <wp:wrapNone/>
                  <wp:docPr id="223602" name="图片 2236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2" name="图片 2236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黑铁煎锅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 直径30cm;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8528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47625</wp:posOffset>
                  </wp:positionV>
                  <wp:extent cx="647700" cy="495300"/>
                  <wp:effectExtent l="0" t="0" r="0" b="0"/>
                  <wp:wrapNone/>
                  <wp:docPr id="223603" name="图片 2236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3" name="图片 2236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不粘煎锅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不小于直径28cm;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19552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76200</wp:posOffset>
                  </wp:positionV>
                  <wp:extent cx="438150" cy="381000"/>
                  <wp:effectExtent l="0" t="0" r="0" b="0"/>
                  <wp:wrapNone/>
                  <wp:docPr id="223604" name="图片 2236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4" name="图片 2236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不粘煎锅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不小于直径32cm;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0576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66675</wp:posOffset>
                  </wp:positionV>
                  <wp:extent cx="485775" cy="419100"/>
                  <wp:effectExtent l="0" t="0" r="9525" b="0"/>
                  <wp:wrapNone/>
                  <wp:docPr id="223605" name="图片 2236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05" name="图片 223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钢手打锅（厚）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 直径19寸; 港装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1600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38100</wp:posOffset>
                  </wp:positionV>
                  <wp:extent cx="457200" cy="428625"/>
                  <wp:effectExtent l="0" t="0" r="0" b="9525"/>
                  <wp:wrapNone/>
                  <wp:docPr id="223610" name="图片 223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0" name="图片 223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钢炒锅（厚）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不小于直径28寸; 港装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262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38100</wp:posOffset>
                  </wp:positionV>
                  <wp:extent cx="447675" cy="419100"/>
                  <wp:effectExtent l="0" t="0" r="9525" b="0"/>
                  <wp:wrapNone/>
                  <wp:docPr id="223611" name="图片 2236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1" name="图片 2236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钢炒锅（厚）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不小于直径34寸; 港装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364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85725</wp:posOffset>
                  </wp:positionV>
                  <wp:extent cx="409575" cy="381000"/>
                  <wp:effectExtent l="0" t="0" r="9525" b="0"/>
                  <wp:wrapNone/>
                  <wp:docPr id="223612" name="图片 223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2" name="图片 2236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不锈钢锅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不小于直径24cm;知名品牌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4672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104775</wp:posOffset>
                  </wp:positionV>
                  <wp:extent cx="495300" cy="428625"/>
                  <wp:effectExtent l="0" t="0" r="0" b="9525"/>
                  <wp:wrapNone/>
                  <wp:docPr id="223613" name="图片 2236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3" name="图片 2236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10.149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不锈钢锅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不小于直径26cm;知名品牌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5696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66675</wp:posOffset>
                  </wp:positionV>
                  <wp:extent cx="514350" cy="438150"/>
                  <wp:effectExtent l="0" t="0" r="0" b="0"/>
                  <wp:wrapNone/>
                  <wp:docPr id="223614" name="图片 2236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4" name="图片 2236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不锈钢锅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不小于直径28cm;知名品牌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6720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47625</wp:posOffset>
                  </wp:positionV>
                  <wp:extent cx="504825" cy="428625"/>
                  <wp:effectExtent l="0" t="0" r="9525" b="9525"/>
                  <wp:wrapNone/>
                  <wp:docPr id="223615" name="图片 223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5" name="图片 223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压力煲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不小于直径36cm;知名品牌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9792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66675</wp:posOffset>
                  </wp:positionV>
                  <wp:extent cx="504825" cy="428625"/>
                  <wp:effectExtent l="0" t="0" r="9525" b="9525"/>
                  <wp:wrapNone/>
                  <wp:docPr id="223795" name="图片 2237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5" name="图片 2237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钢柄园形漏壳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不小于直径12寸;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774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57150</wp:posOffset>
                  </wp:positionV>
                  <wp:extent cx="514350" cy="419100"/>
                  <wp:effectExtent l="0" t="0" r="0" b="0"/>
                  <wp:wrapNone/>
                  <wp:docPr id="223662" name="图片 2236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2" name="图片 2236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钢柄园形漏壳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不小于直径8寸;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28768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57150</wp:posOffset>
                  </wp:positionV>
                  <wp:extent cx="514350" cy="419100"/>
                  <wp:effectExtent l="0" t="0" r="0" b="0"/>
                  <wp:wrapNone/>
                  <wp:docPr id="223663" name="图片 2236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3" name="图片 2236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钢锅架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不小于直径13寸;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0816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457200" cy="409575"/>
                  <wp:effectExtent l="0" t="0" r="0" b="9525"/>
                  <wp:wrapNone/>
                  <wp:docPr id="223616" name="图片 2236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6" name="图片 2236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胡椒粉盅（扁）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不小于100ml;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7984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9525</wp:posOffset>
                  </wp:positionV>
                  <wp:extent cx="361950" cy="533400"/>
                  <wp:effectExtent l="0" t="0" r="0" b="0"/>
                  <wp:wrapNone/>
                  <wp:docPr id="223766" name="图片 2237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6" name="图片 2237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麻油壶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不小于300ml;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1840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57150</wp:posOffset>
                  </wp:positionV>
                  <wp:extent cx="428625" cy="428625"/>
                  <wp:effectExtent l="0" t="0" r="9525" b="9525"/>
                  <wp:wrapNone/>
                  <wp:docPr id="223617" name="图片 223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7" name="图片 2236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园嘴酒壶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不小于300ml;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9008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85725</wp:posOffset>
                  </wp:positionV>
                  <wp:extent cx="428625" cy="428625"/>
                  <wp:effectExtent l="0" t="0" r="9525" b="9525"/>
                  <wp:wrapNone/>
                  <wp:docPr id="223767" name="图片 2237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7" name="图片 2237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钢锅盖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不小于直径38cm;知名品牌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6960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66675</wp:posOffset>
                  </wp:positionV>
                  <wp:extent cx="514350" cy="447675"/>
                  <wp:effectExtent l="0" t="0" r="0" b="9525"/>
                  <wp:wrapNone/>
                  <wp:docPr id="223656" name="图片 2236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6" name="图片 2236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10.159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港式钢炒壳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不小于8两;港式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2864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104775</wp:posOffset>
                  </wp:positionV>
                  <wp:extent cx="666750" cy="457200"/>
                  <wp:effectExtent l="0" t="0" r="0" b="0"/>
                  <wp:wrapNone/>
                  <wp:docPr id="223618" name="图片 2236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8" name="图片 2236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港式钢炒壳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不小于10两;港式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3888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47625</wp:posOffset>
                  </wp:positionV>
                  <wp:extent cx="666750" cy="457200"/>
                  <wp:effectExtent l="0" t="0" r="0" b="0"/>
                  <wp:wrapNone/>
                  <wp:docPr id="223619" name="图片 223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19" name="图片 2236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港式钢炒壳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不小于12两;港式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4912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28575</wp:posOffset>
                  </wp:positionV>
                  <wp:extent cx="666750" cy="457200"/>
                  <wp:effectExtent l="0" t="0" r="0" b="0"/>
                  <wp:wrapNone/>
                  <wp:docPr id="223620" name="图片 2236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0" name="图片 2236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钢水壳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不小于4斤;知名品牌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35936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57150</wp:posOffset>
                  </wp:positionV>
                  <wp:extent cx="666750" cy="9525"/>
                  <wp:effectExtent l="0" t="0" r="0" b="0"/>
                  <wp:wrapNone/>
                  <wp:docPr id="223621" name="图片 2236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1" name="图片 2236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港式钢锅铲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不小于2号;港式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0032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57150</wp:posOffset>
                  </wp:positionV>
                  <wp:extent cx="666750" cy="9525"/>
                  <wp:effectExtent l="0" t="0" r="0" b="0"/>
                  <wp:wrapNone/>
                  <wp:docPr id="223622" name="图片 223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2" name="图片 2236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105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85725</wp:posOffset>
                  </wp:positionV>
                  <wp:extent cx="647700" cy="457200"/>
                  <wp:effectExtent l="0" t="0" r="0" b="0"/>
                  <wp:wrapNone/>
                  <wp:docPr id="223623" name="图片 2236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3" name="图片 2236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不锈钢煎铲（铁板用）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不小于小号、柄长28cm、铲宽10cm、铲长10cm;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2080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28575</wp:posOffset>
                  </wp:positionV>
                  <wp:extent cx="581025" cy="514350"/>
                  <wp:effectExtent l="0" t="0" r="9525" b="0"/>
                  <wp:wrapNone/>
                  <wp:docPr id="223624" name="图片 223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4" name="图片 2236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方头蔬孔铲(西)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不小于27CM;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7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310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76200</wp:posOffset>
                  </wp:positionV>
                  <wp:extent cx="666750" cy="9525"/>
                  <wp:effectExtent l="0" t="0" r="0" b="0"/>
                  <wp:wrapNone/>
                  <wp:docPr id="223625" name="图片 2236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5" name="图片 2236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钢密油隔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不小于9寸;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4128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38100</wp:posOffset>
                  </wp:positionV>
                  <wp:extent cx="676275" cy="9525"/>
                  <wp:effectExtent l="0" t="0" r="0" b="0"/>
                  <wp:wrapNone/>
                  <wp:docPr id="223626" name="图片 2236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6" name="图片 2236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6176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19050</wp:posOffset>
                  </wp:positionV>
                  <wp:extent cx="685800" cy="533400"/>
                  <wp:effectExtent l="0" t="0" r="0" b="0"/>
                  <wp:wrapNone/>
                  <wp:docPr id="223628" name="图片 223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8" name="图片 2236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钢密油隔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5152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47625</wp:posOffset>
                  </wp:positionV>
                  <wp:extent cx="657225" cy="9525"/>
                  <wp:effectExtent l="0" t="0" r="0" b="0"/>
                  <wp:wrapNone/>
                  <wp:docPr id="223627" name="图片 223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7" name="图片 2236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加固型竹柄不锈钢罩厘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720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38100</wp:posOffset>
                  </wp:positionV>
                  <wp:extent cx="638175" cy="419100"/>
                  <wp:effectExtent l="5715" t="3810" r="13335" b="5715"/>
                  <wp:wrapNone/>
                  <wp:docPr id="223629" name="图片 2236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29" name="图片 2236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460000">
                            <a:off x="0" y="0"/>
                            <a:ext cx="40005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10.169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砧板围(加厚)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9248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28575</wp:posOffset>
                  </wp:positionV>
                  <wp:extent cx="609600" cy="447675"/>
                  <wp:effectExtent l="0" t="0" r="0" b="9525"/>
                  <wp:wrapNone/>
                  <wp:docPr id="223631" name="图片 2236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1" name="图片 2236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腰斗(加厚)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48224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47625</wp:posOffset>
                  </wp:positionV>
                  <wp:extent cx="619125" cy="409575"/>
                  <wp:effectExtent l="0" t="0" r="9525" b="9525"/>
                  <wp:wrapNone/>
                  <wp:docPr id="223630" name="图片 2236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0" name="图片 2236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2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不锈钢半高桶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不小于直径500mm*500mm*1.2cm(厚);知名品牌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0272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0</wp:posOffset>
                  </wp:positionV>
                  <wp:extent cx="619125" cy="9525"/>
                  <wp:effectExtent l="0" t="0" r="0" b="0"/>
                  <wp:wrapNone/>
                  <wp:docPr id="223632" name="图片 2236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2" name="图片 2236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1296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190500</wp:posOffset>
                  </wp:positionV>
                  <wp:extent cx="600075" cy="285750"/>
                  <wp:effectExtent l="0" t="0" r="9525" b="0"/>
                  <wp:wrapNone/>
                  <wp:docPr id="223768" name="图片 223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8" name="图片 2237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特大打蛋器(手)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不小于24寸60cm;知名品牌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2320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85725</wp:posOffset>
                  </wp:positionV>
                  <wp:extent cx="647700" cy="381000"/>
                  <wp:effectExtent l="0" t="0" r="0" b="0"/>
                  <wp:wrapNone/>
                  <wp:docPr id="223633" name="图片 2236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3" name="图片 2236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不锈钢打粉茜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不小于直径300mm×H70mm;知名品牌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bottom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drawing>
                <wp:anchor distT="0" distB="0" distL="114300" distR="114300" simplePos="0" relativeHeight="266553344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609600" cy="409575"/>
                  <wp:effectExtent l="0" t="0" r="0" b="9525"/>
                  <wp:wrapNone/>
                  <wp:docPr id="223634" name="图片 2236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4" name="图片 2236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Style w:val="3"/>
              <w:tblW w:w="1640" w:type="dxa"/>
              <w:tblCellSpacing w:w="0" w:type="dxa"/>
              <w:tblInd w:w="0" w:type="dxa"/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1640"/>
            </w:tblGrid>
            <w:tr>
              <w:tblPrEx>
                <w:tblLayout w:type="fixed"/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900" w:hRule="atLeast"/>
                <w:tblCellSpacing w:w="0" w:type="dxa"/>
              </w:trPr>
              <w:tc>
                <w:tcPr>
                  <w:tcW w:w="1640" w:type="dxa"/>
                  <w:tcBorders>
                    <w:top w:val="nil"/>
                    <w:left w:val="nil"/>
                    <w:bottom w:val="single" w:color="auto" w:sz="4" w:space="0"/>
                    <w:right w:val="single" w:color="auto" w:sz="4" w:space="0"/>
                  </w:tcBorders>
                  <w:shd w:val="clear" w:color="auto" w:fill="auto"/>
                  <w:vAlign w:val="center"/>
                </w:tcPr>
                <w:p>
                  <w:pPr>
                    <w:widowControl/>
                    <w:jc w:val="center"/>
                    <w:rPr>
                      <w:rFonts w:ascii="宋体" w:hAnsi="宋体" w:eastAsia="宋体" w:cs="宋体"/>
                      <w:b/>
                      <w:bCs/>
                      <w:kern w:val="0"/>
                      <w:sz w:val="22"/>
                    </w:rPr>
                  </w:pPr>
                </w:p>
              </w:tc>
            </w:tr>
          </w:tbl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铁板盖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4368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57150</wp:posOffset>
                  </wp:positionV>
                  <wp:extent cx="628650" cy="428625"/>
                  <wp:effectExtent l="0" t="0" r="0" b="9525"/>
                  <wp:wrapNone/>
                  <wp:docPr id="223635" name="图片 223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5" name="图片 2236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铁板盖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不小于直径28CM;知名品牌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5392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57150</wp:posOffset>
                  </wp:positionV>
                  <wp:extent cx="628650" cy="466725"/>
                  <wp:effectExtent l="0" t="0" r="0" b="9525"/>
                  <wp:wrapNone/>
                  <wp:docPr id="223636" name="图片 2236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6" name="图片 2236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钢扒锤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641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28575</wp:posOffset>
                  </wp:positionV>
                  <wp:extent cx="609600" cy="419100"/>
                  <wp:effectExtent l="0" t="0" r="0" b="0"/>
                  <wp:wrapNone/>
                  <wp:docPr id="223637" name="图片 2236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7" name="图片 2236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挖球器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不小于总长18cm、勺宽3cm和2.5cm;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7440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666750" cy="457200"/>
                  <wp:effectExtent l="0" t="0" r="0" b="0"/>
                  <wp:wrapNone/>
                  <wp:docPr id="223638" name="图片 223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8" name="图片 2236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磨粉器（手动式）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不小于台式;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584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561975" cy="466725"/>
                  <wp:effectExtent l="0" t="0" r="9525" b="9525"/>
                  <wp:wrapNone/>
                  <wp:docPr id="223639" name="图片 2236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39" name="图片 2236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10.179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钢茶匙仔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不小于3号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0512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95250</wp:posOffset>
                  </wp:positionV>
                  <wp:extent cx="657225" cy="371475"/>
                  <wp:effectExtent l="0" t="0" r="9525" b="9525"/>
                  <wp:wrapNone/>
                  <wp:docPr id="223667" name="图片 2236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7" name="图片 2236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不锈钢长抄更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59488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123825</wp:posOffset>
                  </wp:positionV>
                  <wp:extent cx="647700" cy="390525"/>
                  <wp:effectExtent l="0" t="0" r="0" b="9525"/>
                  <wp:wrapNone/>
                  <wp:docPr id="223641" name="图片 2236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1" name="图片 2236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不锈钢有孔长抄更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不小于32cm;知名品牌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1536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114300</wp:posOffset>
                  </wp:positionV>
                  <wp:extent cx="647700" cy="447675"/>
                  <wp:effectExtent l="0" t="0" r="0" b="9525"/>
                  <wp:wrapNone/>
                  <wp:docPr id="223640" name="图片 2236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0" name="图片 2236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不锈钢食物夹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不小于10寸;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3584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628650" cy="419100"/>
                  <wp:effectExtent l="0" t="0" r="0" b="0"/>
                  <wp:wrapNone/>
                  <wp:docPr id="223643" name="图片 2236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3" name="图片 223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不锈钢食物夹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不小于14 寸;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vAlign w:val="bottom"/>
          </w:tcPr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drawing>
                <wp:anchor distT="0" distB="0" distL="114300" distR="114300" simplePos="0" relativeHeight="26656460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47625</wp:posOffset>
                  </wp:positionV>
                  <wp:extent cx="628650" cy="428625"/>
                  <wp:effectExtent l="0" t="0" r="0" b="9525"/>
                  <wp:wrapNone/>
                  <wp:docPr id="223644" name="图片 223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4" name="图片 223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tbl>
            <w:tblPr>
              <w:tblStyle w:val="3"/>
              <w:tblW w:w="1640" w:type="dxa"/>
              <w:tblCellSpacing w:w="0" w:type="dxa"/>
              <w:tblInd w:w="0" w:type="dxa"/>
              <w:tblLayout w:type="fixed"/>
              <w:tblCellMar>
                <w:top w:w="0" w:type="dxa"/>
                <w:left w:w="0" w:type="dxa"/>
                <w:bottom w:w="0" w:type="dxa"/>
                <w:right w:w="0" w:type="dxa"/>
              </w:tblCellMar>
            </w:tblPr>
            <w:tblGrid>
              <w:gridCol w:w="1640"/>
            </w:tblGrid>
            <w:tr>
              <w:tblPrEx>
                <w:tblLayout w:type="fixed"/>
                <w:tblCellMar>
                  <w:top w:w="0" w:type="dxa"/>
                  <w:left w:w="0" w:type="dxa"/>
                  <w:bottom w:w="0" w:type="dxa"/>
                  <w:right w:w="0" w:type="dxa"/>
                </w:tblCellMar>
              </w:tblPrEx>
              <w:trPr>
                <w:trHeight w:val="900" w:hRule="atLeast"/>
                <w:tblCellSpacing w:w="0" w:type="dxa"/>
              </w:trPr>
              <w:tc>
                <w:tcPr>
                  <w:tcW w:w="1640" w:type="dxa"/>
                  <w:tcBorders>
                    <w:top w:val="nil"/>
                    <w:left w:val="nil"/>
                    <w:bottom w:val="single" w:color="auto" w:sz="4" w:space="0"/>
                    <w:right w:val="single" w:color="auto" w:sz="4" w:space="0"/>
                  </w:tcBorders>
                  <w:shd w:val="clear" w:color="auto" w:fill="auto"/>
                  <w:vAlign w:val="center"/>
                </w:tcPr>
                <w:p>
                  <w:pPr>
                    <w:widowControl/>
                    <w:jc w:val="center"/>
                    <w:rPr>
                      <w:rFonts w:ascii="宋体" w:hAnsi="宋体" w:eastAsia="宋体" w:cs="宋体"/>
                      <w:kern w:val="0"/>
                      <w:sz w:val="22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2"/>
                    </w:rPr>
                    <w:t xml:space="preserve"> </w:t>
                  </w:r>
                </w:p>
              </w:tc>
            </w:tr>
          </w:tbl>
          <w:p>
            <w:pPr>
              <w:widowControl/>
              <w:jc w:val="left"/>
              <w:rPr>
                <w:rFonts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面包夹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不小于230mm;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2560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609600" cy="409575"/>
                  <wp:effectExtent l="0" t="0" r="0" b="9525"/>
                  <wp:wrapNone/>
                  <wp:docPr id="223642" name="图片 2236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2" name="图片 2236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长柄汤壳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不小于勺宽8.5cm、长30cm;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563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19050</wp:posOffset>
                  </wp:positionV>
                  <wp:extent cx="628650" cy="466725"/>
                  <wp:effectExtent l="0" t="0" r="0" b="9525"/>
                  <wp:wrapNone/>
                  <wp:docPr id="223645" name="图片 2236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5" name="图片 2236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面粉铲勺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不小于总长28cm、柄长11cm、勺长17cm、勺宽9cm; 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9728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38100</wp:posOffset>
                  </wp:positionV>
                  <wp:extent cx="647700" cy="400050"/>
                  <wp:effectExtent l="0" t="0" r="0" b="0"/>
                  <wp:wrapNone/>
                  <wp:docPr id="223658" name="图片 2236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8" name="图片 2236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汤钩(双)（粗）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不小于粗;知名品牌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870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57150</wp:posOffset>
                  </wp:positionV>
                  <wp:extent cx="657225" cy="438150"/>
                  <wp:effectExtent l="0" t="0" r="9525" b="0"/>
                  <wp:wrapNone/>
                  <wp:docPr id="223657" name="图片 2236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7" name="图片 2236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朩柄钢手钩（粗）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665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76200</wp:posOffset>
                  </wp:positionV>
                  <wp:extent cx="657225" cy="390525"/>
                  <wp:effectExtent l="0" t="0" r="9525" b="9525"/>
                  <wp:wrapNone/>
                  <wp:docPr id="223654" name="图片 2236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4" name="图片 2236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10.189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钢手钩（粗）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不小于短;知名品牌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67680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647700" cy="457200"/>
                  <wp:effectExtent l="0" t="0" r="0" b="0"/>
                  <wp:wrapNone/>
                  <wp:docPr id="223655" name="图片 2236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5" name="图片 2236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六格味盒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不小于六格;知名品牌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075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57150</wp:posOffset>
                  </wp:positionV>
                  <wp:extent cx="600075" cy="466725"/>
                  <wp:effectExtent l="0" t="0" r="9525" b="9525"/>
                  <wp:wrapNone/>
                  <wp:docPr id="223646" name="图片 2236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6" name="图片 223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八格调味盒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不小于八格;知名品牌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1776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47625</wp:posOffset>
                  </wp:positionV>
                  <wp:extent cx="600075" cy="457200"/>
                  <wp:effectExtent l="0" t="0" r="9525" b="0"/>
                  <wp:wrapNone/>
                  <wp:docPr id="223647" name="图片 2236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7" name="图片 2236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中孔汁钢格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不小于10寸;知名品牌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8944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85725</wp:posOffset>
                  </wp:positionV>
                  <wp:extent cx="638175" cy="381000"/>
                  <wp:effectExtent l="0" t="0" r="9525" b="0"/>
                  <wp:wrapNone/>
                  <wp:docPr id="223664" name="图片 2236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4" name="图片 2236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钢尖底发漏斗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不小于23cm;知名品牌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587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47625</wp:posOffset>
                  </wp:positionV>
                  <wp:extent cx="581025" cy="428625"/>
                  <wp:effectExtent l="0" t="0" r="9525" b="9525"/>
                  <wp:wrapNone/>
                  <wp:docPr id="223659" name="图片 2236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9" name="图片 2236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不锈钢蛋糕转盘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不小于直径16寸;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2800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38100</wp:posOffset>
                  </wp:positionV>
                  <wp:extent cx="552450" cy="447675"/>
                  <wp:effectExtent l="0" t="0" r="0" b="9525"/>
                  <wp:wrapNone/>
                  <wp:docPr id="223648" name="图片 2236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8" name="图片 2236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切蛋器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不小于如图;塑料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6896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47625</wp:posOffset>
                  </wp:positionV>
                  <wp:extent cx="590550" cy="438150"/>
                  <wp:effectExtent l="0" t="0" r="0" b="0"/>
                  <wp:wrapNone/>
                  <wp:docPr id="223660" name="图片 223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0" name="图片 2236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圆形煎蛋器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不小于直径9cm*1.5cm;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382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47625</wp:posOffset>
                  </wp:positionV>
                  <wp:extent cx="552450" cy="447675"/>
                  <wp:effectExtent l="0" t="0" r="0" b="9525"/>
                  <wp:wrapNone/>
                  <wp:docPr id="223649" name="图片 2236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49" name="图片 2236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蛋糕铲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不小于800mm*750mm;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7920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9525</wp:posOffset>
                  </wp:positionV>
                  <wp:extent cx="619125" cy="504825"/>
                  <wp:effectExtent l="0" t="0" r="9525" b="9525"/>
                  <wp:wrapNone/>
                  <wp:docPr id="223661" name="图片 2236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1" name="图片 2236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三层点心架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不小于高60cm;知名品牌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484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47625</wp:posOffset>
                  </wp:positionV>
                  <wp:extent cx="504825" cy="400050"/>
                  <wp:effectExtent l="0" t="0" r="9525" b="0"/>
                  <wp:wrapNone/>
                  <wp:docPr id="223653" name="图片 2236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3" name="图片 2236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10.199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活动饼盆车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不小于603mm*470mm*185mm(20层);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辆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8201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19050</wp:posOffset>
                  </wp:positionV>
                  <wp:extent cx="600075" cy="457200"/>
                  <wp:effectExtent l="0" t="0" r="9525" b="0"/>
                  <wp:wrapNone/>
                  <wp:docPr id="223652" name="图片 2236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2" name="图片 2236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不锈钢三角笼架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不小于630mm*1750 mm;知名品牌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8099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38100</wp:posOffset>
                  </wp:positionV>
                  <wp:extent cx="581025" cy="438150"/>
                  <wp:effectExtent l="0" t="0" r="9525" b="0"/>
                  <wp:wrapNone/>
                  <wp:docPr id="223651" name="图片 2236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1" name="图片 2236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漏壳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79968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19050</wp:posOffset>
                  </wp:positionV>
                  <wp:extent cx="571500" cy="400050"/>
                  <wp:effectExtent l="0" t="0" r="0" b="0"/>
                  <wp:wrapNone/>
                  <wp:docPr id="223650" name="图片 2236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50" name="图片 2236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汤壳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83040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66675</wp:posOffset>
                  </wp:positionV>
                  <wp:extent cx="590550" cy="381000"/>
                  <wp:effectExtent l="0" t="0" r="0" b="0"/>
                  <wp:wrapNone/>
                  <wp:docPr id="223665" name="图片 2236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5" name="图片 2236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铁板夹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不小于长37.5cm、下宽9cm上宽6cm;知名品牌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8406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38100</wp:posOffset>
                  </wp:positionV>
                  <wp:extent cx="514350" cy="466725"/>
                  <wp:effectExtent l="0" t="0" r="0" b="9525"/>
                  <wp:wrapNone/>
                  <wp:docPr id="223783" name="图片 2237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3" name="图片 2237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竹蒸笼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不小于8寸;竹木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11360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47625</wp:posOffset>
                  </wp:positionV>
                  <wp:extent cx="485775" cy="400050"/>
                  <wp:effectExtent l="0" t="0" r="9525" b="0"/>
                  <wp:wrapNone/>
                  <wp:docPr id="223668" name="图片 2236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8" name="图片 2236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大竹蒸笼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不小于52cm;竹木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86112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152400</wp:posOffset>
                  </wp:positionV>
                  <wp:extent cx="695325" cy="276225"/>
                  <wp:effectExtent l="0" t="0" r="9525" b="9525"/>
                  <wp:wrapNone/>
                  <wp:docPr id="223769" name="图片 2237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69" name="图片 2237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竹蒸笼盖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不小于8cm 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85088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57150</wp:posOffset>
                  </wp:positionV>
                  <wp:extent cx="704850" cy="514350"/>
                  <wp:effectExtent l="0" t="0" r="0" b="0"/>
                  <wp:wrapNone/>
                  <wp:docPr id="223669" name="图片 2236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69" name="图片 2236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大竹蒸笼盖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不小于52cm 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87136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104775</wp:posOffset>
                  </wp:positionV>
                  <wp:extent cx="638175" cy="333375"/>
                  <wp:effectExtent l="0" t="0" r="9525" b="9525"/>
                  <wp:wrapNone/>
                  <wp:docPr id="223770" name="图片 2237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0" name="图片 2237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沙爹竹签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不小于7寸;知名品牌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07584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19050</wp:posOffset>
                  </wp:positionV>
                  <wp:extent cx="638175" cy="466725"/>
                  <wp:effectExtent l="0" t="0" r="9525" b="9525"/>
                  <wp:wrapNone/>
                  <wp:docPr id="223670" name="图片 2236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0" name="图片 2236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10.209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沙爹竹签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不小于9寸;知名品牌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08608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19050</wp:posOffset>
                  </wp:positionV>
                  <wp:extent cx="685800" cy="466725"/>
                  <wp:effectExtent l="0" t="0" r="0" b="9525"/>
                  <wp:wrapNone/>
                  <wp:docPr id="223671" name="图片 2236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1" name="图片 2236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锅竹扫(粗枝)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不小于长30cm*直径5cm;知名品牌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09632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733425" cy="476250"/>
                  <wp:effectExtent l="0" t="0" r="9525" b="0"/>
                  <wp:wrapNone/>
                  <wp:docPr id="223672" name="图片 2236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2" name="图片 2236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锅竹扫(细枝)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不小于加粗;知名品牌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0656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76200</wp:posOffset>
                  </wp:positionV>
                  <wp:extent cx="676275" cy="466725"/>
                  <wp:effectExtent l="0" t="0" r="9525" b="9525"/>
                  <wp:wrapNone/>
                  <wp:docPr id="223673" name="图片 2236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3" name="图片 2236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竹底挞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不小于17孔;竹木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1680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114300</wp:posOffset>
                  </wp:positionV>
                  <wp:extent cx="523875" cy="361950"/>
                  <wp:effectExtent l="0" t="0" r="9525" b="0"/>
                  <wp:wrapNone/>
                  <wp:docPr id="223674" name="图片 2236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4" name="图片 2236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竹底挞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不小于13孔;竹木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3728" behindDoc="0" locked="0" layoutInCell="1" allowOverlap="1">
                  <wp:simplePos x="0" y="0"/>
                  <wp:positionH relativeFrom="column">
                    <wp:posOffset>557530</wp:posOffset>
                  </wp:positionH>
                  <wp:positionV relativeFrom="paragraph">
                    <wp:posOffset>628015</wp:posOffset>
                  </wp:positionV>
                  <wp:extent cx="552450" cy="390525"/>
                  <wp:effectExtent l="0" t="0" r="0" b="9525"/>
                  <wp:wrapNone/>
                  <wp:docPr id="223676" name="图片 2236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6" name="图片 2236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2704" behindDoc="0" locked="0" layoutInCell="1" allowOverlap="1">
                  <wp:simplePos x="0" y="0"/>
                  <wp:positionH relativeFrom="column">
                    <wp:posOffset>509905</wp:posOffset>
                  </wp:positionH>
                  <wp:positionV relativeFrom="paragraph">
                    <wp:posOffset>106045</wp:posOffset>
                  </wp:positionV>
                  <wp:extent cx="552450" cy="285750"/>
                  <wp:effectExtent l="0" t="0" r="0" b="0"/>
                  <wp:wrapNone/>
                  <wp:docPr id="223675" name="图片 2236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5" name="图片 2236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圆竹筛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不小于22cm;知名品牌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长竹筷子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不小于直径1cm*长40cm;知名品牌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4752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57150</wp:posOffset>
                  </wp:positionV>
                  <wp:extent cx="371475" cy="447675"/>
                  <wp:effectExtent l="0" t="0" r="9525" b="9525"/>
                  <wp:wrapNone/>
                  <wp:docPr id="223677" name="图片 2236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7" name="图片 2236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馅挑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不小于长18cm、勺宽2cm;知名品牌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5776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95250</wp:posOffset>
                  </wp:positionV>
                  <wp:extent cx="390525" cy="361950"/>
                  <wp:effectExtent l="0" t="0" r="9525" b="0"/>
                  <wp:wrapNone/>
                  <wp:docPr id="223678" name="图片 223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8" name="图片 2236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竹牙签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不小于760装;知名品牌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包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80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9872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76200</wp:posOffset>
                  </wp:positionV>
                  <wp:extent cx="581025" cy="447675"/>
                  <wp:effectExtent l="0" t="0" r="9525" b="9525"/>
                  <wp:wrapNone/>
                  <wp:docPr id="223771" name="图片 2237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1" name="图片 2237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松木砧板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不小于50cm*15cm;知名品牌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7824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38100</wp:posOffset>
                  </wp:positionV>
                  <wp:extent cx="704850" cy="533400"/>
                  <wp:effectExtent l="0" t="0" r="0" b="0"/>
                  <wp:wrapNone/>
                  <wp:docPr id="223679" name="图片 2236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79" name="图片 2236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10.219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松木砧板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不小于50cm*20cm;知名品牌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1884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76200</wp:posOffset>
                  </wp:positionV>
                  <wp:extent cx="552450" cy="447675"/>
                  <wp:effectExtent l="0" t="0" r="0" b="9525"/>
                  <wp:wrapNone/>
                  <wp:docPr id="223680" name="图片 2236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0" name="图片 2236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红木酥棍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不小于直径35mm* 900mm;知名品牌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8918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66675</wp:posOffset>
                  </wp:positionV>
                  <wp:extent cx="600075" cy="438150"/>
                  <wp:effectExtent l="0" t="0" r="9525" b="0"/>
                  <wp:wrapNone/>
                  <wp:docPr id="223772" name="图片 2237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2" name="图片 2237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红木酥棍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不小于直径25mm *300mm;知名品牌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90208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19050</wp:posOffset>
                  </wp:positionV>
                  <wp:extent cx="600075" cy="438150"/>
                  <wp:effectExtent l="0" t="0" r="9525" b="0"/>
                  <wp:wrapNone/>
                  <wp:docPr id="223773" name="图片 2237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3" name="图片 2237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水晶饼印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不小于3头;知名品牌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1920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66675</wp:posOffset>
                  </wp:positionV>
                  <wp:extent cx="733425" cy="504825"/>
                  <wp:effectExtent l="0" t="0" r="9525" b="9525"/>
                  <wp:wrapNone/>
                  <wp:docPr id="223681" name="图片 2236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1" name="图片 2236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长柄木锤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不小于锅锤;知名品牌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294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38100</wp:posOffset>
                  </wp:positionV>
                  <wp:extent cx="695325" cy="457200"/>
                  <wp:effectExtent l="0" t="0" r="9525" b="0"/>
                  <wp:wrapNone/>
                  <wp:docPr id="223682" name="图片 2236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2" name="图片 2236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竹夹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不小于10头、1*24个;知名品牌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排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200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396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19050</wp:posOffset>
                  </wp:positionV>
                  <wp:extent cx="704850" cy="476250"/>
                  <wp:effectExtent l="0" t="0" r="0" b="0"/>
                  <wp:wrapNone/>
                  <wp:docPr id="223683" name="图片 2236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3" name="图片 2236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长柄棕扫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不小于长20cm,毛长3cm;知名品牌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把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4992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85725</wp:posOffset>
                  </wp:positionV>
                  <wp:extent cx="695325" cy="409575"/>
                  <wp:effectExtent l="0" t="0" r="9525" b="9525"/>
                  <wp:wrapNone/>
                  <wp:docPr id="223684" name="图片 2236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4" name="图片 2236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特级羊毛刷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不小于2号299mm*25mm;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704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666750" cy="447675"/>
                  <wp:effectExtent l="0" t="0" r="0" b="9525"/>
                  <wp:wrapNone/>
                  <wp:docPr id="223685" name="图片 2236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5" name="图片 2236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特级羊毛刷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不小于4号225mm*50mm 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8064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666750" cy="447675"/>
                  <wp:effectExtent l="0" t="0" r="0" b="9525"/>
                  <wp:wrapNone/>
                  <wp:docPr id="223686" name="图片 2236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6" name="图片 2236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案板扫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不小于大号、长35cm;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4208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38100</wp:posOffset>
                  </wp:positionV>
                  <wp:extent cx="742950" cy="457200"/>
                  <wp:effectExtent l="0" t="0" r="0" b="0"/>
                  <wp:wrapNone/>
                  <wp:docPr id="223718" name="图片 223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8" name="图片 2237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10.229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油扫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011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38100</wp:posOffset>
                  </wp:positionV>
                  <wp:extent cx="628650" cy="457200"/>
                  <wp:effectExtent l="0" t="0" r="0" b="0"/>
                  <wp:wrapNone/>
                  <wp:docPr id="223688" name="图片 2236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8" name="图片 2236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油扫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29088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28575</wp:posOffset>
                  </wp:positionV>
                  <wp:extent cx="628650" cy="466725"/>
                  <wp:effectExtent l="0" t="0" r="0" b="9525"/>
                  <wp:wrapNone/>
                  <wp:docPr id="223687" name="图片 223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7" name="图片 2236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寿司席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不小于18cm;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113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47625</wp:posOffset>
                  </wp:positionV>
                  <wp:extent cx="666750" cy="447675"/>
                  <wp:effectExtent l="0" t="0" r="0" b="9525"/>
                  <wp:wrapNone/>
                  <wp:docPr id="223689" name="图片 2236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89" name="图片 2236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木制胡椒磨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不小于如图;知名品牌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35232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19050</wp:posOffset>
                  </wp:positionV>
                  <wp:extent cx="457200" cy="495300"/>
                  <wp:effectExtent l="0" t="0" r="0" b="0"/>
                  <wp:wrapNone/>
                  <wp:docPr id="223774" name="图片 2237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4" name="图片 2237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10.233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电子式温度计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不小于30mm*40mm*160mm 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318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19050</wp:posOffset>
                  </wp:positionV>
                  <wp:extent cx="533400" cy="476250"/>
                  <wp:effectExtent l="0" t="0" r="0" b="0"/>
                  <wp:wrapNone/>
                  <wp:docPr id="223703" name="图片 2237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3" name="图片 2237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四槽法国烧盘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不小于600mm*400mm*39mm;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2160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57150</wp:posOffset>
                  </wp:positionV>
                  <wp:extent cx="752475" cy="438150"/>
                  <wp:effectExtent l="0" t="0" r="9525" b="0"/>
                  <wp:wrapNone/>
                  <wp:docPr id="223690" name="图片 2236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0" name="图片 223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1200g吐司面包烧模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不小于370mm*120mm*125mm;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7280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38100</wp:posOffset>
                  </wp:positionV>
                  <wp:extent cx="476250" cy="457200"/>
                  <wp:effectExtent l="0" t="0" r="0" b="0"/>
                  <wp:wrapNone/>
                  <wp:docPr id="223691" name="图片 2236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1" name="图片 2236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450g吐司面包烧模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不小于197mm*106mm*110mm;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3830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38100</wp:posOffset>
                  </wp:positionV>
                  <wp:extent cx="476250" cy="457200"/>
                  <wp:effectExtent l="0" t="0" r="0" b="0"/>
                  <wp:wrapNone/>
                  <wp:docPr id="223692" name="图片 2236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2" name="图片 2236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10.237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不锈钢圆齿切模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不小于8个组;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93280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66675</wp:posOffset>
                  </wp:positionV>
                  <wp:extent cx="704850" cy="428625"/>
                  <wp:effectExtent l="0" t="0" r="0" b="9525"/>
                  <wp:wrapNone/>
                  <wp:docPr id="223693" name="图片 2236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3" name="图片 2236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蛋糕架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不小于圆径6寸-20寸;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9430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28575</wp:posOffset>
                  </wp:positionV>
                  <wp:extent cx="600075" cy="466725"/>
                  <wp:effectExtent l="0" t="0" r="9525" b="9525"/>
                  <wp:wrapNone/>
                  <wp:docPr id="223694" name="图片 2236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4" name="图片 2236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10.239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幕斯圆型圈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不小于圆径254mm*50mm;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95328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28575</wp:posOffset>
                  </wp:positionV>
                  <wp:extent cx="638175" cy="466725"/>
                  <wp:effectExtent l="0" t="0" r="9525" b="9525"/>
                  <wp:wrapNone/>
                  <wp:docPr id="223695" name="图片 223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5" name="图片 2236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幕斯圆型圈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不小于圆径254mm*55mm;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596352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28575</wp:posOffset>
                  </wp:positionV>
                  <wp:extent cx="638175" cy="466725"/>
                  <wp:effectExtent l="0" t="0" r="9525" b="9525"/>
                  <wp:wrapNone/>
                  <wp:docPr id="223696" name="图片 223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6" name="图片 2236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10.241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铝蛋挞盏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不小于直径5cm、大号;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97376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57150</wp:posOffset>
                  </wp:positionV>
                  <wp:extent cx="628650" cy="438150"/>
                  <wp:effectExtent l="0" t="0" r="0" b="0"/>
                  <wp:wrapNone/>
                  <wp:docPr id="223697" name="图片 2236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7" name="图片 2236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10.242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铝蛋挞盏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不小于直径7cm、小号;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98400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57150</wp:posOffset>
                  </wp:positionV>
                  <wp:extent cx="628650" cy="438150"/>
                  <wp:effectExtent l="0" t="0" r="0" b="0"/>
                  <wp:wrapNone/>
                  <wp:docPr id="223698" name="图片 223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8" name="图片 2236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小布丁杯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不小于600mm*400mm*32mm;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92256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66675</wp:posOffset>
                  </wp:positionV>
                  <wp:extent cx="676275" cy="428625"/>
                  <wp:effectExtent l="0" t="0" r="9525" b="9525"/>
                  <wp:wrapNone/>
                  <wp:docPr id="223699" name="图片 2236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699" name="图片 2236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小蛋糕模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不小于490mm*390mm*45mm;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599424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9525</wp:posOffset>
                  </wp:positionV>
                  <wp:extent cx="533400" cy="485775"/>
                  <wp:effectExtent l="0" t="0" r="0" b="9525"/>
                  <wp:wrapNone/>
                  <wp:docPr id="223700" name="图片 223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0" name="图片 223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船型菊花模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不小于295mm*175mm*15mm;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0448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57150</wp:posOffset>
                  </wp:positionV>
                  <wp:extent cx="790575" cy="438150"/>
                  <wp:effectExtent l="0" t="0" r="9525" b="0"/>
                  <wp:wrapNone/>
                  <wp:docPr id="223701" name="图片 2237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1" name="图片 2237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菊花模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不小于280mm*215mm*50mm;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147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38100</wp:posOffset>
                  </wp:positionV>
                  <wp:extent cx="714375" cy="457200"/>
                  <wp:effectExtent l="0" t="0" r="9525" b="0"/>
                  <wp:wrapNone/>
                  <wp:docPr id="223702" name="图片 2237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2" name="图片 2237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菊花模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不小于圆径280mm*30mm;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2496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38100</wp:posOffset>
                  </wp:positionV>
                  <wp:extent cx="714375" cy="457200"/>
                  <wp:effectExtent l="0" t="0" r="9525" b="0"/>
                  <wp:wrapNone/>
                  <wp:docPr id="223704" name="图片 2237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4" name="图片 2237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10.248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鹿背蛋糕模（不粘）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不小于215mm*89mm*62mm;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352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19050</wp:posOffset>
                  </wp:positionV>
                  <wp:extent cx="685800" cy="476250"/>
                  <wp:effectExtent l="0" t="0" r="0" b="0"/>
                  <wp:wrapNone/>
                  <wp:docPr id="223705" name="图片 2237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5" name="图片 2237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10.249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罗兰蛋糕模（不粘）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不小于565mm*269mm*65mm;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454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19050</wp:posOffset>
                  </wp:positionV>
                  <wp:extent cx="676275" cy="514350"/>
                  <wp:effectExtent l="0" t="0" r="9525" b="0"/>
                  <wp:wrapNone/>
                  <wp:docPr id="223775" name="图片 2237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5" name="图片 2237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2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10.250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空心菊花模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不小于597mm*397mm*39mm;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7616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28575</wp:posOffset>
                  </wp:positionV>
                  <wp:extent cx="638175" cy="447675"/>
                  <wp:effectExtent l="0" t="0" r="9525" b="9525"/>
                  <wp:wrapNone/>
                  <wp:docPr id="223776" name="图片 223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6" name="图片 223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活动蛋糕模（不粘）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不小于203mm*197mm*74mm;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5568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714375" cy="457200"/>
                  <wp:effectExtent l="0" t="0" r="9525" b="0"/>
                  <wp:wrapNone/>
                  <wp:docPr id="223706" name="图片 2237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6" name="图片 223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活动菊花派盘（不粘）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不小于280mm*261mm*26mm;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6592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38100</wp:posOffset>
                  </wp:positionV>
                  <wp:extent cx="619125" cy="457200"/>
                  <wp:effectExtent l="0" t="0" r="9525" b="0"/>
                  <wp:wrapNone/>
                  <wp:docPr id="223707" name="图片 2237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7" name="图片 2237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派盘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不小于254mm*236mm*25mm;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8640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57150</wp:posOffset>
                  </wp:positionV>
                  <wp:extent cx="533400" cy="438150"/>
                  <wp:effectExtent l="0" t="0" r="0" b="0"/>
                  <wp:wrapNone/>
                  <wp:docPr id="223708" name="图片 2237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8" name="图片 2237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 巧克力印花模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不小于18粒装;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6832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28575</wp:posOffset>
                  </wp:positionV>
                  <wp:extent cx="514350" cy="485775"/>
                  <wp:effectExtent l="0" t="0" r="0" b="9525"/>
                  <wp:wrapNone/>
                  <wp:docPr id="223793" name="图片 2237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3" name="图片 2237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10.255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水晶果冻模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不小于230mm*120mm*37mm;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0966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76200</wp:posOffset>
                  </wp:positionV>
                  <wp:extent cx="790575" cy="419100"/>
                  <wp:effectExtent l="0" t="0" r="9525" b="0"/>
                  <wp:wrapNone/>
                  <wp:docPr id="223709" name="图片 2237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09" name="图片 2237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幕斯椭圆型圈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不小于254mm*180mm*50mm;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0688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38100</wp:posOffset>
                  </wp:positionV>
                  <wp:extent cx="752475" cy="457200"/>
                  <wp:effectExtent l="0" t="0" r="9525" b="0"/>
                  <wp:wrapNone/>
                  <wp:docPr id="223710" name="图片 2237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0" name="图片 2237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幕斯三角型圈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不小于220mm*50mm;  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1712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47625</wp:posOffset>
                  </wp:positionV>
                  <wp:extent cx="647700" cy="447675"/>
                  <wp:effectExtent l="0" t="0" r="0" b="9525"/>
                  <wp:wrapNone/>
                  <wp:docPr id="223711" name="图片 2237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1" name="图片 2237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幕斯正方型圈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不小于180mm*180mm*50mm;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2736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38100</wp:posOffset>
                  </wp:positionV>
                  <wp:extent cx="666750" cy="457200"/>
                  <wp:effectExtent l="0" t="0" r="0" b="0"/>
                  <wp:wrapNone/>
                  <wp:docPr id="223712" name="图片 2237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2" name="图片 2237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10.259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幕斯心型圈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不小于222mm*238mm*50mm;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376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38100</wp:posOffset>
                  </wp:positionV>
                  <wp:extent cx="666750" cy="457200"/>
                  <wp:effectExtent l="0" t="0" r="0" b="0"/>
                  <wp:wrapNone/>
                  <wp:docPr id="223713" name="图片 2237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3" name="图片 2237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幕斯水滴型圈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不小于254mm*179mm*50mm;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478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38100</wp:posOffset>
                  </wp:positionV>
                  <wp:extent cx="752475" cy="457200"/>
                  <wp:effectExtent l="0" t="0" r="9525" b="0"/>
                  <wp:wrapNone/>
                  <wp:docPr id="223714" name="图片 2237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4" name="图片 2237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幕斯星型圈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不小于254mm*50mm;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Cs w:val="21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615808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19050</wp:posOffset>
                  </wp:positionV>
                  <wp:extent cx="600075" cy="476250"/>
                  <wp:effectExtent l="0" t="0" r="9525" b="0"/>
                  <wp:wrapNone/>
                  <wp:docPr id="223715" name="图片 2237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5" name="图片 2237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挤花袋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不小于495mm*280mm;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035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47625</wp:posOffset>
                  </wp:positionV>
                  <wp:extent cx="752475" cy="447675"/>
                  <wp:effectExtent l="0" t="0" r="9525" b="9525"/>
                  <wp:wrapNone/>
                  <wp:docPr id="223716" name="图片 2237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6" name="图片 2237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耐热手套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不小于长度432(耐热&lt;205℃);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对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3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1376" behindDoc="0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38100</wp:posOffset>
                  </wp:positionV>
                  <wp:extent cx="762000" cy="457200"/>
                  <wp:effectExtent l="0" t="0" r="0" b="0"/>
                  <wp:wrapNone/>
                  <wp:docPr id="223717" name="图片 2237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7" name="图片 2237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10.264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沙布袋（汤查袋）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不小于12寸*18寸（12个/板）;知名品牌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240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28575</wp:posOffset>
                  </wp:positionV>
                  <wp:extent cx="638175" cy="466725"/>
                  <wp:effectExtent l="0" t="0" r="9525" b="9525"/>
                  <wp:wrapNone/>
                  <wp:docPr id="223719" name="图片 2237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19" name="图片 2237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洗手液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不小于4加仑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桶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5472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38100</wp:posOffset>
                  </wp:positionV>
                  <wp:extent cx="419100" cy="447675"/>
                  <wp:effectExtent l="0" t="0" r="0" b="9525"/>
                  <wp:wrapNone/>
                  <wp:docPr id="223722" name="图片 2237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2" name="图片 2237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10.266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强力除油剂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不小于4加仑;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桶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4448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57150</wp:posOffset>
                  </wp:positionV>
                  <wp:extent cx="438150" cy="438150"/>
                  <wp:effectExtent l="0" t="0" r="0" b="0"/>
                  <wp:wrapNone/>
                  <wp:docPr id="223721" name="图片 2237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1" name="图片 2237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10.267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紫外线消毒灯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不小于120W;知名品牌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6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342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95250</wp:posOffset>
                  </wp:positionV>
                  <wp:extent cx="742950" cy="371475"/>
                  <wp:effectExtent l="0" t="0" r="0" b="9525"/>
                  <wp:wrapNone/>
                  <wp:docPr id="223720" name="图片 2237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0" name="图片 2237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10.268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拖把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形状如图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8544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57150</wp:posOffset>
                  </wp:positionV>
                  <wp:extent cx="466725" cy="447675"/>
                  <wp:effectExtent l="0" t="0" r="9525" b="9525"/>
                  <wp:wrapNone/>
                  <wp:docPr id="223792" name="图片 2237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2" name="图片 2237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10.269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扫把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形状如图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6496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47625</wp:posOffset>
                  </wp:positionV>
                  <wp:extent cx="314325" cy="438150"/>
                  <wp:effectExtent l="0" t="0" r="9525" b="0"/>
                  <wp:wrapNone/>
                  <wp:docPr id="223790" name="图片 2237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0" name="图片 2237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3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10.270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防风垃圾斗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形状如图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47520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104775</wp:posOffset>
                  </wp:positionV>
                  <wp:extent cx="314325" cy="428625"/>
                  <wp:effectExtent l="0" t="0" r="9525" b="9525"/>
                  <wp:wrapNone/>
                  <wp:docPr id="223791" name="图片 2237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91" name="图片 2237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32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10.271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抹布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不小于75cm*35cm  加厚型;知名品牌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条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50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5161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76200</wp:posOffset>
                  </wp:positionV>
                  <wp:extent cx="619125" cy="390525"/>
                  <wp:effectExtent l="0" t="0" r="9525" b="9525"/>
                  <wp:wrapNone/>
                  <wp:docPr id="223777" name="图片 223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77" name="图片 223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10.272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勾柄汤勺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不小于6安;   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b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2"/>
              </w:rPr>
              <w:drawing>
                <wp:anchor distT="0" distB="0" distL="114300" distR="114300" simplePos="0" relativeHeight="266349568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95250</wp:posOffset>
                  </wp:positionV>
                  <wp:extent cx="504825" cy="381000"/>
                  <wp:effectExtent l="0" t="0" r="9525" b="0"/>
                  <wp:wrapNone/>
                  <wp:docPr id="223723" name="图片 2237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3" name="图片 2237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10.273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全实木衣架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不小于高低双杠;知名品牌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50592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66675</wp:posOffset>
                  </wp:positionV>
                  <wp:extent cx="247650" cy="9525"/>
                  <wp:effectExtent l="0" t="0" r="0" b="0"/>
                  <wp:wrapNone/>
                  <wp:docPr id="223725" name="图片 223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25" name="图片 2237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10.274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暖瓶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不小于8P;知名品牌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10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52640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38100</wp:posOffset>
                  </wp:positionV>
                  <wp:extent cx="219075" cy="476250"/>
                  <wp:effectExtent l="0" t="0" r="9525" b="0"/>
                  <wp:wrapNone/>
                  <wp:docPr id="223787" name="图片 2237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7" name="图片 2237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10.275</w:t>
            </w:r>
          </w:p>
        </w:tc>
        <w:tc>
          <w:tcPr>
            <w:tcW w:w="1900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生熟牌</w:t>
            </w:r>
          </w:p>
        </w:tc>
        <w:tc>
          <w:tcPr>
            <w:tcW w:w="666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不小于铝制;生熟</w:t>
            </w:r>
          </w:p>
        </w:tc>
        <w:tc>
          <w:tcPr>
            <w:tcW w:w="72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40</w:t>
            </w:r>
          </w:p>
        </w:tc>
        <w:tc>
          <w:tcPr>
            <w:tcW w:w="709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54688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95250</wp:posOffset>
                  </wp:positionV>
                  <wp:extent cx="628650" cy="342900"/>
                  <wp:effectExtent l="0" t="0" r="0" b="0"/>
                  <wp:wrapNone/>
                  <wp:docPr id="223788" name="图片 2237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8" name="图片 2237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78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8"/>
                <w:szCs w:val="18"/>
                <w:lang w:bidi="ar"/>
              </w:rPr>
              <w:t>10.276</w:t>
            </w:r>
          </w:p>
        </w:tc>
        <w:tc>
          <w:tcPr>
            <w:tcW w:w="1900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蒜臼</w:t>
            </w:r>
          </w:p>
        </w:tc>
        <w:tc>
          <w:tcPr>
            <w:tcW w:w="666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不小于大号;石头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个</w:t>
            </w:r>
          </w:p>
        </w:tc>
        <w:tc>
          <w:tcPr>
            <w:tcW w:w="709" w:type="dxa"/>
            <w:gridSpan w:val="2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2</w:t>
            </w:r>
          </w:p>
        </w:tc>
        <w:tc>
          <w:tcPr>
            <w:tcW w:w="70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jc w:val="center"/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>否</w:t>
            </w:r>
          </w:p>
        </w:tc>
        <w:tc>
          <w:tcPr>
            <w:tcW w:w="349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drawing>
                <wp:anchor distT="0" distB="0" distL="114300" distR="114300" simplePos="0" relativeHeight="266355712" behindDoc="0" locked="0" layoutInCell="1" allowOverlap="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19050</wp:posOffset>
                  </wp:positionV>
                  <wp:extent cx="419100" cy="514350"/>
                  <wp:effectExtent l="0" t="0" r="0" b="0"/>
                  <wp:wrapNone/>
                  <wp:docPr id="223789" name="图片 2237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789" name="图片 2237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widowControl/>
        <w:shd w:val="clear" w:color="auto" w:fill="FFFFFF"/>
        <w:spacing w:line="360" w:lineRule="auto"/>
        <w:ind w:firstLine="600"/>
        <w:jc w:val="left"/>
        <w:rPr>
          <w:rFonts w:ascii="仿宋" w:hAnsi="仿宋" w:eastAsia="仿宋" w:cs="宋体"/>
          <w:color w:val="000000"/>
          <w:kern w:val="0"/>
          <w:sz w:val="32"/>
          <w:szCs w:val="32"/>
        </w:rPr>
      </w:pPr>
    </w:p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FCA322F"/>
    <w:rsid w:val="2FCA322F"/>
    <w:rsid w:val="6C346244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6.jpeg"/><Relationship Id="rId98" Type="http://schemas.openxmlformats.org/officeDocument/2006/relationships/image" Target="media/image95.jpeg"/><Relationship Id="rId97" Type="http://schemas.openxmlformats.org/officeDocument/2006/relationships/image" Target="media/image94.jpeg"/><Relationship Id="rId96" Type="http://schemas.openxmlformats.org/officeDocument/2006/relationships/image" Target="media/image93.png"/><Relationship Id="rId95" Type="http://schemas.openxmlformats.org/officeDocument/2006/relationships/image" Target="media/image92.jpeg"/><Relationship Id="rId94" Type="http://schemas.openxmlformats.org/officeDocument/2006/relationships/image" Target="media/image91.jpeg"/><Relationship Id="rId93" Type="http://schemas.openxmlformats.org/officeDocument/2006/relationships/image" Target="media/image90.png"/><Relationship Id="rId92" Type="http://schemas.openxmlformats.org/officeDocument/2006/relationships/image" Target="media/image89.jpeg"/><Relationship Id="rId91" Type="http://schemas.openxmlformats.org/officeDocument/2006/relationships/image" Target="media/image88.jpeg"/><Relationship Id="rId90" Type="http://schemas.openxmlformats.org/officeDocument/2006/relationships/image" Target="media/image87.jpeg"/><Relationship Id="rId9" Type="http://schemas.openxmlformats.org/officeDocument/2006/relationships/image" Target="media/image6.jpeg"/><Relationship Id="rId89" Type="http://schemas.openxmlformats.org/officeDocument/2006/relationships/image" Target="media/image86.png"/><Relationship Id="rId88" Type="http://schemas.openxmlformats.org/officeDocument/2006/relationships/image" Target="media/image85.png"/><Relationship Id="rId87" Type="http://schemas.openxmlformats.org/officeDocument/2006/relationships/image" Target="media/image84.jpeg"/><Relationship Id="rId86" Type="http://schemas.openxmlformats.org/officeDocument/2006/relationships/image" Target="media/image83.jpeg"/><Relationship Id="rId85" Type="http://schemas.openxmlformats.org/officeDocument/2006/relationships/image" Target="media/image82.jpeg"/><Relationship Id="rId84" Type="http://schemas.openxmlformats.org/officeDocument/2006/relationships/image" Target="media/image81.png"/><Relationship Id="rId83" Type="http://schemas.openxmlformats.org/officeDocument/2006/relationships/image" Target="media/image80.png"/><Relationship Id="rId82" Type="http://schemas.openxmlformats.org/officeDocument/2006/relationships/image" Target="media/image79.jpeg"/><Relationship Id="rId81" Type="http://schemas.openxmlformats.org/officeDocument/2006/relationships/image" Target="media/image78.jpeg"/><Relationship Id="rId80" Type="http://schemas.openxmlformats.org/officeDocument/2006/relationships/image" Target="media/image77.jpeg"/><Relationship Id="rId8" Type="http://schemas.openxmlformats.org/officeDocument/2006/relationships/image" Target="media/image5.jpeg"/><Relationship Id="rId79" Type="http://schemas.openxmlformats.org/officeDocument/2006/relationships/image" Target="media/image76.jpeg"/><Relationship Id="rId78" Type="http://schemas.openxmlformats.org/officeDocument/2006/relationships/image" Target="media/image75.jpeg"/><Relationship Id="rId77" Type="http://schemas.openxmlformats.org/officeDocument/2006/relationships/image" Target="media/image74.jpeg"/><Relationship Id="rId76" Type="http://schemas.openxmlformats.org/officeDocument/2006/relationships/image" Target="media/image73.jpeg"/><Relationship Id="rId75" Type="http://schemas.openxmlformats.org/officeDocument/2006/relationships/image" Target="media/image72.jpeg"/><Relationship Id="rId74" Type="http://schemas.openxmlformats.org/officeDocument/2006/relationships/image" Target="media/image71.jpeg"/><Relationship Id="rId73" Type="http://schemas.openxmlformats.org/officeDocument/2006/relationships/image" Target="media/image70.png"/><Relationship Id="rId72" Type="http://schemas.openxmlformats.org/officeDocument/2006/relationships/image" Target="media/image69.jpe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jpeg"/><Relationship Id="rId69" Type="http://schemas.openxmlformats.org/officeDocument/2006/relationships/image" Target="media/image66.jpeg"/><Relationship Id="rId68" Type="http://schemas.openxmlformats.org/officeDocument/2006/relationships/image" Target="media/image65.png"/><Relationship Id="rId67" Type="http://schemas.openxmlformats.org/officeDocument/2006/relationships/image" Target="media/image64.jpeg"/><Relationship Id="rId66" Type="http://schemas.openxmlformats.org/officeDocument/2006/relationships/image" Target="media/image63.jpeg"/><Relationship Id="rId65" Type="http://schemas.openxmlformats.org/officeDocument/2006/relationships/image" Target="media/image62.png"/><Relationship Id="rId64" Type="http://schemas.openxmlformats.org/officeDocument/2006/relationships/image" Target="media/image61.jpeg"/><Relationship Id="rId63" Type="http://schemas.openxmlformats.org/officeDocument/2006/relationships/image" Target="media/image60.jpeg"/><Relationship Id="rId62" Type="http://schemas.openxmlformats.org/officeDocument/2006/relationships/image" Target="media/image59.jpeg"/><Relationship Id="rId61" Type="http://schemas.openxmlformats.org/officeDocument/2006/relationships/image" Target="media/image58.jpeg"/><Relationship Id="rId60" Type="http://schemas.openxmlformats.org/officeDocument/2006/relationships/image" Target="media/image57.jpeg"/><Relationship Id="rId6" Type="http://schemas.openxmlformats.org/officeDocument/2006/relationships/image" Target="media/image3.jpeg"/><Relationship Id="rId59" Type="http://schemas.openxmlformats.org/officeDocument/2006/relationships/image" Target="media/image56.jpeg"/><Relationship Id="rId58" Type="http://schemas.openxmlformats.org/officeDocument/2006/relationships/image" Target="media/image55.jpeg"/><Relationship Id="rId57" Type="http://schemas.openxmlformats.org/officeDocument/2006/relationships/image" Target="media/image54.jpe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pn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pn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0" Type="http://schemas.openxmlformats.org/officeDocument/2006/relationships/fontTable" Target="fontTable.xml"/><Relationship Id="rId37" Type="http://schemas.openxmlformats.org/officeDocument/2006/relationships/image" Target="media/image34.jpeg"/><Relationship Id="rId369" Type="http://schemas.openxmlformats.org/officeDocument/2006/relationships/customXml" Target="../customXml/item1.xml"/><Relationship Id="rId368" Type="http://schemas.openxmlformats.org/officeDocument/2006/relationships/image" Target="media/image365.jpeg"/><Relationship Id="rId367" Type="http://schemas.openxmlformats.org/officeDocument/2006/relationships/image" Target="media/image364.jpeg"/><Relationship Id="rId366" Type="http://schemas.openxmlformats.org/officeDocument/2006/relationships/image" Target="media/image363.jpeg"/><Relationship Id="rId365" Type="http://schemas.openxmlformats.org/officeDocument/2006/relationships/image" Target="media/image362.jpeg"/><Relationship Id="rId364" Type="http://schemas.openxmlformats.org/officeDocument/2006/relationships/image" Target="media/image361.png"/><Relationship Id="rId363" Type="http://schemas.openxmlformats.org/officeDocument/2006/relationships/image" Target="media/image360.jpeg"/><Relationship Id="rId362" Type="http://schemas.openxmlformats.org/officeDocument/2006/relationships/image" Target="media/image359.png"/><Relationship Id="rId361" Type="http://schemas.openxmlformats.org/officeDocument/2006/relationships/image" Target="media/image358.png"/><Relationship Id="rId360" Type="http://schemas.openxmlformats.org/officeDocument/2006/relationships/image" Target="media/image357.png"/><Relationship Id="rId36" Type="http://schemas.openxmlformats.org/officeDocument/2006/relationships/image" Target="media/image33.jpeg"/><Relationship Id="rId359" Type="http://schemas.openxmlformats.org/officeDocument/2006/relationships/image" Target="media/image356.jpeg"/><Relationship Id="rId358" Type="http://schemas.openxmlformats.org/officeDocument/2006/relationships/image" Target="media/image355.png"/><Relationship Id="rId357" Type="http://schemas.openxmlformats.org/officeDocument/2006/relationships/image" Target="media/image354.jpeg"/><Relationship Id="rId356" Type="http://schemas.openxmlformats.org/officeDocument/2006/relationships/image" Target="media/image353.jpeg"/><Relationship Id="rId355" Type="http://schemas.openxmlformats.org/officeDocument/2006/relationships/image" Target="media/image352.png"/><Relationship Id="rId354" Type="http://schemas.openxmlformats.org/officeDocument/2006/relationships/image" Target="media/image351.png"/><Relationship Id="rId353" Type="http://schemas.openxmlformats.org/officeDocument/2006/relationships/image" Target="media/image350.png"/><Relationship Id="rId352" Type="http://schemas.openxmlformats.org/officeDocument/2006/relationships/image" Target="media/image349.png"/><Relationship Id="rId351" Type="http://schemas.openxmlformats.org/officeDocument/2006/relationships/image" Target="media/image348.png"/><Relationship Id="rId350" Type="http://schemas.openxmlformats.org/officeDocument/2006/relationships/image" Target="media/image347.png"/><Relationship Id="rId35" Type="http://schemas.openxmlformats.org/officeDocument/2006/relationships/image" Target="media/image32.jpeg"/><Relationship Id="rId349" Type="http://schemas.openxmlformats.org/officeDocument/2006/relationships/image" Target="media/image346.png"/><Relationship Id="rId348" Type="http://schemas.openxmlformats.org/officeDocument/2006/relationships/image" Target="media/image345.png"/><Relationship Id="rId347" Type="http://schemas.openxmlformats.org/officeDocument/2006/relationships/image" Target="media/image344.png"/><Relationship Id="rId346" Type="http://schemas.openxmlformats.org/officeDocument/2006/relationships/image" Target="media/image343.jpeg"/><Relationship Id="rId345" Type="http://schemas.openxmlformats.org/officeDocument/2006/relationships/image" Target="media/image342.png"/><Relationship Id="rId344" Type="http://schemas.openxmlformats.org/officeDocument/2006/relationships/image" Target="media/image341.png"/><Relationship Id="rId343" Type="http://schemas.openxmlformats.org/officeDocument/2006/relationships/image" Target="media/image340.png"/><Relationship Id="rId342" Type="http://schemas.openxmlformats.org/officeDocument/2006/relationships/image" Target="media/image339.jpeg"/><Relationship Id="rId341" Type="http://schemas.openxmlformats.org/officeDocument/2006/relationships/image" Target="media/image338.jpeg"/><Relationship Id="rId340" Type="http://schemas.openxmlformats.org/officeDocument/2006/relationships/image" Target="media/image337.png"/><Relationship Id="rId34" Type="http://schemas.openxmlformats.org/officeDocument/2006/relationships/image" Target="media/image31.jpeg"/><Relationship Id="rId339" Type="http://schemas.openxmlformats.org/officeDocument/2006/relationships/image" Target="media/image336.png"/><Relationship Id="rId338" Type="http://schemas.openxmlformats.org/officeDocument/2006/relationships/image" Target="media/image335.png"/><Relationship Id="rId337" Type="http://schemas.openxmlformats.org/officeDocument/2006/relationships/image" Target="media/image334.png"/><Relationship Id="rId336" Type="http://schemas.openxmlformats.org/officeDocument/2006/relationships/image" Target="media/image333.png"/><Relationship Id="rId335" Type="http://schemas.openxmlformats.org/officeDocument/2006/relationships/image" Target="media/image332.png"/><Relationship Id="rId334" Type="http://schemas.openxmlformats.org/officeDocument/2006/relationships/image" Target="media/image331.png"/><Relationship Id="rId333" Type="http://schemas.openxmlformats.org/officeDocument/2006/relationships/image" Target="media/image330.png"/><Relationship Id="rId332" Type="http://schemas.openxmlformats.org/officeDocument/2006/relationships/image" Target="media/image329.png"/><Relationship Id="rId331" Type="http://schemas.openxmlformats.org/officeDocument/2006/relationships/image" Target="media/image328.png"/><Relationship Id="rId330" Type="http://schemas.openxmlformats.org/officeDocument/2006/relationships/image" Target="media/image327.png"/><Relationship Id="rId33" Type="http://schemas.openxmlformats.org/officeDocument/2006/relationships/image" Target="media/image30.jpeg"/><Relationship Id="rId329" Type="http://schemas.openxmlformats.org/officeDocument/2006/relationships/image" Target="media/image326.png"/><Relationship Id="rId328" Type="http://schemas.openxmlformats.org/officeDocument/2006/relationships/image" Target="media/image325.jpeg"/><Relationship Id="rId327" Type="http://schemas.openxmlformats.org/officeDocument/2006/relationships/image" Target="media/image324.png"/><Relationship Id="rId326" Type="http://schemas.openxmlformats.org/officeDocument/2006/relationships/image" Target="media/image323.png"/><Relationship Id="rId325" Type="http://schemas.openxmlformats.org/officeDocument/2006/relationships/image" Target="media/image322.jpeg"/><Relationship Id="rId324" Type="http://schemas.openxmlformats.org/officeDocument/2006/relationships/image" Target="media/image321.png"/><Relationship Id="rId323" Type="http://schemas.openxmlformats.org/officeDocument/2006/relationships/image" Target="media/image320.jpeg"/><Relationship Id="rId322" Type="http://schemas.openxmlformats.org/officeDocument/2006/relationships/image" Target="media/image319.jpeg"/><Relationship Id="rId321" Type="http://schemas.openxmlformats.org/officeDocument/2006/relationships/image" Target="media/image318.png"/><Relationship Id="rId320" Type="http://schemas.openxmlformats.org/officeDocument/2006/relationships/image" Target="media/image317.jpeg"/><Relationship Id="rId32" Type="http://schemas.openxmlformats.org/officeDocument/2006/relationships/image" Target="media/image29.jpeg"/><Relationship Id="rId319" Type="http://schemas.openxmlformats.org/officeDocument/2006/relationships/image" Target="media/image316.png"/><Relationship Id="rId318" Type="http://schemas.openxmlformats.org/officeDocument/2006/relationships/image" Target="media/image315.jpeg"/><Relationship Id="rId317" Type="http://schemas.openxmlformats.org/officeDocument/2006/relationships/image" Target="media/image314.jpeg"/><Relationship Id="rId316" Type="http://schemas.openxmlformats.org/officeDocument/2006/relationships/image" Target="media/image313.jpeg"/><Relationship Id="rId315" Type="http://schemas.openxmlformats.org/officeDocument/2006/relationships/image" Target="media/image312.png"/><Relationship Id="rId314" Type="http://schemas.openxmlformats.org/officeDocument/2006/relationships/image" Target="media/image311.png"/><Relationship Id="rId313" Type="http://schemas.openxmlformats.org/officeDocument/2006/relationships/image" Target="media/image310.jpeg"/><Relationship Id="rId312" Type="http://schemas.openxmlformats.org/officeDocument/2006/relationships/image" Target="media/image309.jpeg"/><Relationship Id="rId311" Type="http://schemas.openxmlformats.org/officeDocument/2006/relationships/image" Target="media/image308.jpeg"/><Relationship Id="rId310" Type="http://schemas.openxmlformats.org/officeDocument/2006/relationships/image" Target="media/image307.jpeg"/><Relationship Id="rId31" Type="http://schemas.openxmlformats.org/officeDocument/2006/relationships/image" Target="media/image28.jpeg"/><Relationship Id="rId309" Type="http://schemas.openxmlformats.org/officeDocument/2006/relationships/image" Target="media/image306.jpeg"/><Relationship Id="rId308" Type="http://schemas.openxmlformats.org/officeDocument/2006/relationships/image" Target="media/image305.jpeg"/><Relationship Id="rId307" Type="http://schemas.openxmlformats.org/officeDocument/2006/relationships/image" Target="media/image304.jpeg"/><Relationship Id="rId306" Type="http://schemas.openxmlformats.org/officeDocument/2006/relationships/image" Target="media/image303.jpeg"/><Relationship Id="rId305" Type="http://schemas.openxmlformats.org/officeDocument/2006/relationships/image" Target="media/image302.jpeg"/><Relationship Id="rId304" Type="http://schemas.openxmlformats.org/officeDocument/2006/relationships/image" Target="media/image301.jpeg"/><Relationship Id="rId303" Type="http://schemas.openxmlformats.org/officeDocument/2006/relationships/image" Target="media/image300.jpeg"/><Relationship Id="rId302" Type="http://schemas.openxmlformats.org/officeDocument/2006/relationships/image" Target="media/image299.png"/><Relationship Id="rId301" Type="http://schemas.openxmlformats.org/officeDocument/2006/relationships/image" Target="media/image298.png"/><Relationship Id="rId300" Type="http://schemas.openxmlformats.org/officeDocument/2006/relationships/image" Target="media/image297.pn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9" Type="http://schemas.openxmlformats.org/officeDocument/2006/relationships/image" Target="media/image296.png"/><Relationship Id="rId298" Type="http://schemas.openxmlformats.org/officeDocument/2006/relationships/image" Target="media/image295.png"/><Relationship Id="rId297" Type="http://schemas.openxmlformats.org/officeDocument/2006/relationships/image" Target="media/image294.png"/><Relationship Id="rId296" Type="http://schemas.openxmlformats.org/officeDocument/2006/relationships/image" Target="media/image293.png"/><Relationship Id="rId295" Type="http://schemas.openxmlformats.org/officeDocument/2006/relationships/image" Target="media/image292.jpeg"/><Relationship Id="rId294" Type="http://schemas.openxmlformats.org/officeDocument/2006/relationships/image" Target="media/image291.png"/><Relationship Id="rId293" Type="http://schemas.openxmlformats.org/officeDocument/2006/relationships/image" Target="media/image290.png"/><Relationship Id="rId292" Type="http://schemas.openxmlformats.org/officeDocument/2006/relationships/image" Target="media/image289.png"/><Relationship Id="rId291" Type="http://schemas.openxmlformats.org/officeDocument/2006/relationships/image" Target="media/image288.png"/><Relationship Id="rId290" Type="http://schemas.openxmlformats.org/officeDocument/2006/relationships/image" Target="media/image287.png"/><Relationship Id="rId29" Type="http://schemas.openxmlformats.org/officeDocument/2006/relationships/image" Target="media/image26.jpeg"/><Relationship Id="rId289" Type="http://schemas.openxmlformats.org/officeDocument/2006/relationships/image" Target="media/image286.png"/><Relationship Id="rId288" Type="http://schemas.openxmlformats.org/officeDocument/2006/relationships/image" Target="media/image285.png"/><Relationship Id="rId287" Type="http://schemas.openxmlformats.org/officeDocument/2006/relationships/image" Target="media/image284.png"/><Relationship Id="rId286" Type="http://schemas.openxmlformats.org/officeDocument/2006/relationships/image" Target="media/image283.png"/><Relationship Id="rId285" Type="http://schemas.openxmlformats.org/officeDocument/2006/relationships/image" Target="media/image282.png"/><Relationship Id="rId284" Type="http://schemas.openxmlformats.org/officeDocument/2006/relationships/image" Target="media/image281.png"/><Relationship Id="rId283" Type="http://schemas.openxmlformats.org/officeDocument/2006/relationships/image" Target="media/image280.png"/><Relationship Id="rId282" Type="http://schemas.openxmlformats.org/officeDocument/2006/relationships/image" Target="media/image279.png"/><Relationship Id="rId281" Type="http://schemas.openxmlformats.org/officeDocument/2006/relationships/image" Target="media/image278.png"/><Relationship Id="rId280" Type="http://schemas.openxmlformats.org/officeDocument/2006/relationships/image" Target="media/image277.png"/><Relationship Id="rId28" Type="http://schemas.openxmlformats.org/officeDocument/2006/relationships/image" Target="media/image25.jpeg"/><Relationship Id="rId279" Type="http://schemas.openxmlformats.org/officeDocument/2006/relationships/image" Target="media/image276.png"/><Relationship Id="rId278" Type="http://schemas.openxmlformats.org/officeDocument/2006/relationships/image" Target="media/image275.png"/><Relationship Id="rId277" Type="http://schemas.openxmlformats.org/officeDocument/2006/relationships/image" Target="media/image274.jpeg"/><Relationship Id="rId276" Type="http://schemas.openxmlformats.org/officeDocument/2006/relationships/image" Target="media/image273.png"/><Relationship Id="rId275" Type="http://schemas.openxmlformats.org/officeDocument/2006/relationships/image" Target="media/image272.jpeg"/><Relationship Id="rId274" Type="http://schemas.openxmlformats.org/officeDocument/2006/relationships/image" Target="media/image271.png"/><Relationship Id="rId273" Type="http://schemas.openxmlformats.org/officeDocument/2006/relationships/image" Target="media/image270.jpeg"/><Relationship Id="rId272" Type="http://schemas.openxmlformats.org/officeDocument/2006/relationships/image" Target="media/image269.png"/><Relationship Id="rId271" Type="http://schemas.openxmlformats.org/officeDocument/2006/relationships/image" Target="media/image268.jpeg"/><Relationship Id="rId270" Type="http://schemas.openxmlformats.org/officeDocument/2006/relationships/image" Target="media/image267.png"/><Relationship Id="rId27" Type="http://schemas.openxmlformats.org/officeDocument/2006/relationships/image" Target="media/image24.jpeg"/><Relationship Id="rId269" Type="http://schemas.openxmlformats.org/officeDocument/2006/relationships/image" Target="media/image266.png"/><Relationship Id="rId268" Type="http://schemas.openxmlformats.org/officeDocument/2006/relationships/image" Target="media/image265.png"/><Relationship Id="rId267" Type="http://schemas.openxmlformats.org/officeDocument/2006/relationships/image" Target="media/image264.png"/><Relationship Id="rId266" Type="http://schemas.openxmlformats.org/officeDocument/2006/relationships/image" Target="media/image263.png"/><Relationship Id="rId265" Type="http://schemas.openxmlformats.org/officeDocument/2006/relationships/image" Target="media/image262.png"/><Relationship Id="rId264" Type="http://schemas.openxmlformats.org/officeDocument/2006/relationships/image" Target="media/image261.png"/><Relationship Id="rId263" Type="http://schemas.openxmlformats.org/officeDocument/2006/relationships/image" Target="media/image260.png"/><Relationship Id="rId262" Type="http://schemas.openxmlformats.org/officeDocument/2006/relationships/image" Target="media/image259.png"/><Relationship Id="rId261" Type="http://schemas.openxmlformats.org/officeDocument/2006/relationships/image" Target="media/image258.png"/><Relationship Id="rId260" Type="http://schemas.openxmlformats.org/officeDocument/2006/relationships/image" Target="media/image257.jpeg"/><Relationship Id="rId26" Type="http://schemas.openxmlformats.org/officeDocument/2006/relationships/image" Target="media/image23.jpeg"/><Relationship Id="rId259" Type="http://schemas.openxmlformats.org/officeDocument/2006/relationships/image" Target="media/image256.png"/><Relationship Id="rId258" Type="http://schemas.openxmlformats.org/officeDocument/2006/relationships/image" Target="media/image255.png"/><Relationship Id="rId257" Type="http://schemas.openxmlformats.org/officeDocument/2006/relationships/image" Target="media/image254.jpeg"/><Relationship Id="rId256" Type="http://schemas.openxmlformats.org/officeDocument/2006/relationships/image" Target="media/image253.png"/><Relationship Id="rId255" Type="http://schemas.openxmlformats.org/officeDocument/2006/relationships/image" Target="media/image252.jpeg"/><Relationship Id="rId254" Type="http://schemas.openxmlformats.org/officeDocument/2006/relationships/image" Target="media/image251.jpeg"/><Relationship Id="rId253" Type="http://schemas.openxmlformats.org/officeDocument/2006/relationships/image" Target="media/image250.jpeg"/><Relationship Id="rId252" Type="http://schemas.openxmlformats.org/officeDocument/2006/relationships/image" Target="media/image249.png"/><Relationship Id="rId251" Type="http://schemas.openxmlformats.org/officeDocument/2006/relationships/image" Target="media/image248.png"/><Relationship Id="rId250" Type="http://schemas.openxmlformats.org/officeDocument/2006/relationships/image" Target="media/image247.png"/><Relationship Id="rId25" Type="http://schemas.openxmlformats.org/officeDocument/2006/relationships/image" Target="media/image22.jpeg"/><Relationship Id="rId249" Type="http://schemas.openxmlformats.org/officeDocument/2006/relationships/image" Target="media/image246.jpeg"/><Relationship Id="rId248" Type="http://schemas.openxmlformats.org/officeDocument/2006/relationships/image" Target="media/image245.jpeg"/><Relationship Id="rId247" Type="http://schemas.openxmlformats.org/officeDocument/2006/relationships/image" Target="media/image244.png"/><Relationship Id="rId246" Type="http://schemas.openxmlformats.org/officeDocument/2006/relationships/image" Target="media/image243.jpeg"/><Relationship Id="rId245" Type="http://schemas.openxmlformats.org/officeDocument/2006/relationships/image" Target="media/image242.png"/><Relationship Id="rId244" Type="http://schemas.openxmlformats.org/officeDocument/2006/relationships/image" Target="media/image241.jpeg"/><Relationship Id="rId243" Type="http://schemas.openxmlformats.org/officeDocument/2006/relationships/image" Target="media/image240.png"/><Relationship Id="rId242" Type="http://schemas.openxmlformats.org/officeDocument/2006/relationships/image" Target="media/image239.jpeg"/><Relationship Id="rId241" Type="http://schemas.openxmlformats.org/officeDocument/2006/relationships/image" Target="media/image238.jpeg"/><Relationship Id="rId240" Type="http://schemas.openxmlformats.org/officeDocument/2006/relationships/image" Target="media/image237.jpeg"/><Relationship Id="rId24" Type="http://schemas.openxmlformats.org/officeDocument/2006/relationships/image" Target="media/image21.jpeg"/><Relationship Id="rId239" Type="http://schemas.openxmlformats.org/officeDocument/2006/relationships/image" Target="media/image236.jpeg"/><Relationship Id="rId238" Type="http://schemas.openxmlformats.org/officeDocument/2006/relationships/image" Target="media/image235.jpeg"/><Relationship Id="rId237" Type="http://schemas.openxmlformats.org/officeDocument/2006/relationships/image" Target="media/image234.jpeg"/><Relationship Id="rId236" Type="http://schemas.openxmlformats.org/officeDocument/2006/relationships/image" Target="media/image233.jpeg"/><Relationship Id="rId235" Type="http://schemas.openxmlformats.org/officeDocument/2006/relationships/image" Target="media/image232.jpeg"/><Relationship Id="rId234" Type="http://schemas.openxmlformats.org/officeDocument/2006/relationships/image" Target="media/image231.jpeg"/><Relationship Id="rId233" Type="http://schemas.openxmlformats.org/officeDocument/2006/relationships/image" Target="media/image230.jpeg"/><Relationship Id="rId232" Type="http://schemas.openxmlformats.org/officeDocument/2006/relationships/image" Target="media/image229.jpeg"/><Relationship Id="rId231" Type="http://schemas.openxmlformats.org/officeDocument/2006/relationships/image" Target="media/image228.jpeg"/><Relationship Id="rId230" Type="http://schemas.openxmlformats.org/officeDocument/2006/relationships/image" Target="media/image227.jpeg"/><Relationship Id="rId23" Type="http://schemas.openxmlformats.org/officeDocument/2006/relationships/image" Target="media/image20.jpeg"/><Relationship Id="rId229" Type="http://schemas.openxmlformats.org/officeDocument/2006/relationships/image" Target="media/image226.jpeg"/><Relationship Id="rId228" Type="http://schemas.openxmlformats.org/officeDocument/2006/relationships/image" Target="media/image225.jpeg"/><Relationship Id="rId227" Type="http://schemas.openxmlformats.org/officeDocument/2006/relationships/image" Target="media/image224.jpeg"/><Relationship Id="rId226" Type="http://schemas.openxmlformats.org/officeDocument/2006/relationships/image" Target="media/image223.jpeg"/><Relationship Id="rId225" Type="http://schemas.openxmlformats.org/officeDocument/2006/relationships/image" Target="media/image222.png"/><Relationship Id="rId224" Type="http://schemas.openxmlformats.org/officeDocument/2006/relationships/image" Target="media/image221.png"/><Relationship Id="rId223" Type="http://schemas.openxmlformats.org/officeDocument/2006/relationships/image" Target="media/image220.png"/><Relationship Id="rId222" Type="http://schemas.openxmlformats.org/officeDocument/2006/relationships/image" Target="media/image219.jpeg"/><Relationship Id="rId221" Type="http://schemas.openxmlformats.org/officeDocument/2006/relationships/image" Target="media/image218.png"/><Relationship Id="rId220" Type="http://schemas.openxmlformats.org/officeDocument/2006/relationships/image" Target="media/image217.png"/><Relationship Id="rId22" Type="http://schemas.openxmlformats.org/officeDocument/2006/relationships/image" Target="media/image19.jpeg"/><Relationship Id="rId219" Type="http://schemas.openxmlformats.org/officeDocument/2006/relationships/image" Target="media/image216.png"/><Relationship Id="rId218" Type="http://schemas.openxmlformats.org/officeDocument/2006/relationships/image" Target="media/image215.png"/><Relationship Id="rId217" Type="http://schemas.openxmlformats.org/officeDocument/2006/relationships/image" Target="media/image214.png"/><Relationship Id="rId216" Type="http://schemas.openxmlformats.org/officeDocument/2006/relationships/image" Target="media/image213.png"/><Relationship Id="rId215" Type="http://schemas.openxmlformats.org/officeDocument/2006/relationships/image" Target="media/image212.png"/><Relationship Id="rId214" Type="http://schemas.openxmlformats.org/officeDocument/2006/relationships/image" Target="media/image211.jpeg"/><Relationship Id="rId213" Type="http://schemas.openxmlformats.org/officeDocument/2006/relationships/image" Target="media/image210.png"/><Relationship Id="rId212" Type="http://schemas.openxmlformats.org/officeDocument/2006/relationships/image" Target="media/image209.png"/><Relationship Id="rId211" Type="http://schemas.openxmlformats.org/officeDocument/2006/relationships/image" Target="media/image208.png"/><Relationship Id="rId210" Type="http://schemas.openxmlformats.org/officeDocument/2006/relationships/image" Target="media/image207.png"/><Relationship Id="rId21" Type="http://schemas.openxmlformats.org/officeDocument/2006/relationships/image" Target="media/image18.jpeg"/><Relationship Id="rId209" Type="http://schemas.openxmlformats.org/officeDocument/2006/relationships/image" Target="media/image206.png"/><Relationship Id="rId208" Type="http://schemas.openxmlformats.org/officeDocument/2006/relationships/image" Target="media/image205.png"/><Relationship Id="rId207" Type="http://schemas.openxmlformats.org/officeDocument/2006/relationships/image" Target="media/image204.png"/><Relationship Id="rId206" Type="http://schemas.openxmlformats.org/officeDocument/2006/relationships/image" Target="media/image203.jpeg"/><Relationship Id="rId205" Type="http://schemas.openxmlformats.org/officeDocument/2006/relationships/image" Target="media/image202.png"/><Relationship Id="rId204" Type="http://schemas.openxmlformats.org/officeDocument/2006/relationships/image" Target="media/image201.jpeg"/><Relationship Id="rId203" Type="http://schemas.openxmlformats.org/officeDocument/2006/relationships/image" Target="media/image200.jpeg"/><Relationship Id="rId202" Type="http://schemas.openxmlformats.org/officeDocument/2006/relationships/image" Target="media/image199.png"/><Relationship Id="rId201" Type="http://schemas.openxmlformats.org/officeDocument/2006/relationships/image" Target="media/image198.png"/><Relationship Id="rId200" Type="http://schemas.openxmlformats.org/officeDocument/2006/relationships/image" Target="media/image197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9" Type="http://schemas.openxmlformats.org/officeDocument/2006/relationships/image" Target="media/image196.png"/><Relationship Id="rId198" Type="http://schemas.openxmlformats.org/officeDocument/2006/relationships/image" Target="media/image195.jpeg"/><Relationship Id="rId197" Type="http://schemas.openxmlformats.org/officeDocument/2006/relationships/image" Target="media/image194.jpeg"/><Relationship Id="rId196" Type="http://schemas.openxmlformats.org/officeDocument/2006/relationships/image" Target="media/image193.png"/><Relationship Id="rId195" Type="http://schemas.openxmlformats.org/officeDocument/2006/relationships/image" Target="media/image192.png"/><Relationship Id="rId194" Type="http://schemas.openxmlformats.org/officeDocument/2006/relationships/image" Target="media/image191.jpeg"/><Relationship Id="rId193" Type="http://schemas.openxmlformats.org/officeDocument/2006/relationships/image" Target="media/image190.png"/><Relationship Id="rId192" Type="http://schemas.openxmlformats.org/officeDocument/2006/relationships/image" Target="media/image189.jpeg"/><Relationship Id="rId191" Type="http://schemas.openxmlformats.org/officeDocument/2006/relationships/image" Target="media/image188.png"/><Relationship Id="rId190" Type="http://schemas.openxmlformats.org/officeDocument/2006/relationships/image" Target="media/image187.jpeg"/><Relationship Id="rId19" Type="http://schemas.openxmlformats.org/officeDocument/2006/relationships/image" Target="media/image16.jpeg"/><Relationship Id="rId189" Type="http://schemas.openxmlformats.org/officeDocument/2006/relationships/image" Target="media/image186.png"/><Relationship Id="rId188" Type="http://schemas.openxmlformats.org/officeDocument/2006/relationships/image" Target="media/image185.png"/><Relationship Id="rId187" Type="http://schemas.openxmlformats.org/officeDocument/2006/relationships/image" Target="media/image184.jpeg"/><Relationship Id="rId186" Type="http://schemas.openxmlformats.org/officeDocument/2006/relationships/image" Target="media/image183.png"/><Relationship Id="rId185" Type="http://schemas.openxmlformats.org/officeDocument/2006/relationships/image" Target="media/image182.png"/><Relationship Id="rId184" Type="http://schemas.openxmlformats.org/officeDocument/2006/relationships/image" Target="media/image181.png"/><Relationship Id="rId183" Type="http://schemas.openxmlformats.org/officeDocument/2006/relationships/image" Target="media/image180.jpeg"/><Relationship Id="rId182" Type="http://schemas.openxmlformats.org/officeDocument/2006/relationships/image" Target="media/image179.jpeg"/><Relationship Id="rId181" Type="http://schemas.openxmlformats.org/officeDocument/2006/relationships/image" Target="media/image178.jpeg"/><Relationship Id="rId180" Type="http://schemas.openxmlformats.org/officeDocument/2006/relationships/image" Target="media/image177.png"/><Relationship Id="rId18" Type="http://schemas.openxmlformats.org/officeDocument/2006/relationships/image" Target="media/image15.jpeg"/><Relationship Id="rId179" Type="http://schemas.openxmlformats.org/officeDocument/2006/relationships/image" Target="media/image176.jpeg"/><Relationship Id="rId178" Type="http://schemas.openxmlformats.org/officeDocument/2006/relationships/image" Target="media/image175.jpeg"/><Relationship Id="rId177" Type="http://schemas.openxmlformats.org/officeDocument/2006/relationships/image" Target="media/image174.png"/><Relationship Id="rId176" Type="http://schemas.openxmlformats.org/officeDocument/2006/relationships/image" Target="media/image173.jpeg"/><Relationship Id="rId175" Type="http://schemas.openxmlformats.org/officeDocument/2006/relationships/image" Target="media/image172.png"/><Relationship Id="rId174" Type="http://schemas.openxmlformats.org/officeDocument/2006/relationships/image" Target="media/image171.jpeg"/><Relationship Id="rId173" Type="http://schemas.openxmlformats.org/officeDocument/2006/relationships/image" Target="media/image170.jpeg"/><Relationship Id="rId172" Type="http://schemas.openxmlformats.org/officeDocument/2006/relationships/image" Target="media/image169.jpeg"/><Relationship Id="rId171" Type="http://schemas.openxmlformats.org/officeDocument/2006/relationships/image" Target="media/image168.jpeg"/><Relationship Id="rId170" Type="http://schemas.openxmlformats.org/officeDocument/2006/relationships/image" Target="media/image167.jpeg"/><Relationship Id="rId17" Type="http://schemas.openxmlformats.org/officeDocument/2006/relationships/image" Target="media/image14.jpeg"/><Relationship Id="rId169" Type="http://schemas.openxmlformats.org/officeDocument/2006/relationships/image" Target="media/image166.jpeg"/><Relationship Id="rId168" Type="http://schemas.openxmlformats.org/officeDocument/2006/relationships/image" Target="media/image165.png"/><Relationship Id="rId167" Type="http://schemas.openxmlformats.org/officeDocument/2006/relationships/image" Target="media/image164.png"/><Relationship Id="rId166" Type="http://schemas.openxmlformats.org/officeDocument/2006/relationships/image" Target="media/image163.png"/><Relationship Id="rId165" Type="http://schemas.openxmlformats.org/officeDocument/2006/relationships/image" Target="media/image162.jpeg"/><Relationship Id="rId164" Type="http://schemas.openxmlformats.org/officeDocument/2006/relationships/image" Target="media/image161.jpeg"/><Relationship Id="rId163" Type="http://schemas.openxmlformats.org/officeDocument/2006/relationships/image" Target="media/image160.jpeg"/><Relationship Id="rId162" Type="http://schemas.openxmlformats.org/officeDocument/2006/relationships/image" Target="media/image159.jpeg"/><Relationship Id="rId161" Type="http://schemas.openxmlformats.org/officeDocument/2006/relationships/image" Target="media/image158.jpeg"/><Relationship Id="rId160" Type="http://schemas.openxmlformats.org/officeDocument/2006/relationships/image" Target="media/image157.png"/><Relationship Id="rId16" Type="http://schemas.openxmlformats.org/officeDocument/2006/relationships/image" Target="media/image13.jpeg"/><Relationship Id="rId159" Type="http://schemas.openxmlformats.org/officeDocument/2006/relationships/image" Target="media/image156.png"/><Relationship Id="rId158" Type="http://schemas.openxmlformats.org/officeDocument/2006/relationships/image" Target="media/image155.png"/><Relationship Id="rId157" Type="http://schemas.openxmlformats.org/officeDocument/2006/relationships/image" Target="media/image154.jpeg"/><Relationship Id="rId156" Type="http://schemas.openxmlformats.org/officeDocument/2006/relationships/image" Target="media/image153.png"/><Relationship Id="rId155" Type="http://schemas.openxmlformats.org/officeDocument/2006/relationships/image" Target="media/image152.png"/><Relationship Id="rId154" Type="http://schemas.openxmlformats.org/officeDocument/2006/relationships/image" Target="media/image151.png"/><Relationship Id="rId153" Type="http://schemas.openxmlformats.org/officeDocument/2006/relationships/image" Target="media/image150.png"/><Relationship Id="rId152" Type="http://schemas.openxmlformats.org/officeDocument/2006/relationships/image" Target="media/image149.png"/><Relationship Id="rId151" Type="http://schemas.openxmlformats.org/officeDocument/2006/relationships/image" Target="media/image148.jpeg"/><Relationship Id="rId150" Type="http://schemas.openxmlformats.org/officeDocument/2006/relationships/image" Target="media/image147.png"/><Relationship Id="rId15" Type="http://schemas.openxmlformats.org/officeDocument/2006/relationships/image" Target="media/image12.jpeg"/><Relationship Id="rId149" Type="http://schemas.openxmlformats.org/officeDocument/2006/relationships/image" Target="media/image146.png"/><Relationship Id="rId148" Type="http://schemas.openxmlformats.org/officeDocument/2006/relationships/image" Target="media/image145.png"/><Relationship Id="rId147" Type="http://schemas.openxmlformats.org/officeDocument/2006/relationships/image" Target="media/image144.jpeg"/><Relationship Id="rId146" Type="http://schemas.openxmlformats.org/officeDocument/2006/relationships/image" Target="media/image143.jpeg"/><Relationship Id="rId145" Type="http://schemas.openxmlformats.org/officeDocument/2006/relationships/image" Target="media/image142.png"/><Relationship Id="rId144" Type="http://schemas.openxmlformats.org/officeDocument/2006/relationships/image" Target="media/image141.png"/><Relationship Id="rId143" Type="http://schemas.openxmlformats.org/officeDocument/2006/relationships/image" Target="media/image140.jpeg"/><Relationship Id="rId142" Type="http://schemas.openxmlformats.org/officeDocument/2006/relationships/image" Target="media/image139.png"/><Relationship Id="rId141" Type="http://schemas.openxmlformats.org/officeDocument/2006/relationships/image" Target="media/image138.png"/><Relationship Id="rId140" Type="http://schemas.openxmlformats.org/officeDocument/2006/relationships/image" Target="media/image137.jpeg"/><Relationship Id="rId14" Type="http://schemas.openxmlformats.org/officeDocument/2006/relationships/image" Target="media/image11.jpeg"/><Relationship Id="rId139" Type="http://schemas.openxmlformats.org/officeDocument/2006/relationships/image" Target="media/image136.jpeg"/><Relationship Id="rId138" Type="http://schemas.openxmlformats.org/officeDocument/2006/relationships/image" Target="media/image135.png"/><Relationship Id="rId137" Type="http://schemas.openxmlformats.org/officeDocument/2006/relationships/image" Target="media/image134.png"/><Relationship Id="rId136" Type="http://schemas.openxmlformats.org/officeDocument/2006/relationships/image" Target="media/image133.png"/><Relationship Id="rId135" Type="http://schemas.openxmlformats.org/officeDocument/2006/relationships/image" Target="media/image132.png"/><Relationship Id="rId134" Type="http://schemas.openxmlformats.org/officeDocument/2006/relationships/image" Target="media/image131.png"/><Relationship Id="rId133" Type="http://schemas.openxmlformats.org/officeDocument/2006/relationships/image" Target="media/image130.png"/><Relationship Id="rId132" Type="http://schemas.openxmlformats.org/officeDocument/2006/relationships/image" Target="media/image129.jpeg"/><Relationship Id="rId131" Type="http://schemas.openxmlformats.org/officeDocument/2006/relationships/image" Target="media/image128.png"/><Relationship Id="rId130" Type="http://schemas.openxmlformats.org/officeDocument/2006/relationships/image" Target="media/image127.png"/><Relationship Id="rId13" Type="http://schemas.openxmlformats.org/officeDocument/2006/relationships/image" Target="media/image10.jpeg"/><Relationship Id="rId129" Type="http://schemas.openxmlformats.org/officeDocument/2006/relationships/image" Target="media/image126.jpeg"/><Relationship Id="rId128" Type="http://schemas.openxmlformats.org/officeDocument/2006/relationships/image" Target="media/image125.jpeg"/><Relationship Id="rId127" Type="http://schemas.openxmlformats.org/officeDocument/2006/relationships/image" Target="media/image124.jpeg"/><Relationship Id="rId126" Type="http://schemas.openxmlformats.org/officeDocument/2006/relationships/image" Target="media/image123.jpeg"/><Relationship Id="rId125" Type="http://schemas.openxmlformats.org/officeDocument/2006/relationships/image" Target="media/image122.png"/><Relationship Id="rId124" Type="http://schemas.openxmlformats.org/officeDocument/2006/relationships/image" Target="media/image121.png"/><Relationship Id="rId123" Type="http://schemas.openxmlformats.org/officeDocument/2006/relationships/image" Target="media/image120.jpeg"/><Relationship Id="rId122" Type="http://schemas.openxmlformats.org/officeDocument/2006/relationships/image" Target="media/image119.png"/><Relationship Id="rId121" Type="http://schemas.openxmlformats.org/officeDocument/2006/relationships/image" Target="media/image118.jpeg"/><Relationship Id="rId120" Type="http://schemas.openxmlformats.org/officeDocument/2006/relationships/image" Target="media/image117.png"/><Relationship Id="rId12" Type="http://schemas.openxmlformats.org/officeDocument/2006/relationships/image" Target="media/image9.jpeg"/><Relationship Id="rId119" Type="http://schemas.openxmlformats.org/officeDocument/2006/relationships/image" Target="media/image116.png"/><Relationship Id="rId118" Type="http://schemas.openxmlformats.org/officeDocument/2006/relationships/image" Target="media/image115.png"/><Relationship Id="rId117" Type="http://schemas.openxmlformats.org/officeDocument/2006/relationships/image" Target="media/image114.png"/><Relationship Id="rId116" Type="http://schemas.openxmlformats.org/officeDocument/2006/relationships/image" Target="media/image113.jpeg"/><Relationship Id="rId115" Type="http://schemas.openxmlformats.org/officeDocument/2006/relationships/image" Target="media/image112.png"/><Relationship Id="rId114" Type="http://schemas.openxmlformats.org/officeDocument/2006/relationships/image" Target="media/image111.jpeg"/><Relationship Id="rId113" Type="http://schemas.openxmlformats.org/officeDocument/2006/relationships/image" Target="media/image110.jpeg"/><Relationship Id="rId112" Type="http://schemas.openxmlformats.org/officeDocument/2006/relationships/image" Target="media/image109.jpeg"/><Relationship Id="rId111" Type="http://schemas.openxmlformats.org/officeDocument/2006/relationships/image" Target="media/image108.png"/><Relationship Id="rId110" Type="http://schemas.openxmlformats.org/officeDocument/2006/relationships/image" Target="media/image107.jpeg"/><Relationship Id="rId11" Type="http://schemas.openxmlformats.org/officeDocument/2006/relationships/image" Target="media/image8.jpeg"/><Relationship Id="rId109" Type="http://schemas.openxmlformats.org/officeDocument/2006/relationships/image" Target="media/image106.jpeg"/><Relationship Id="rId108" Type="http://schemas.openxmlformats.org/officeDocument/2006/relationships/image" Target="media/image105.jpeg"/><Relationship Id="rId107" Type="http://schemas.openxmlformats.org/officeDocument/2006/relationships/image" Target="media/image104.jpeg"/><Relationship Id="rId106" Type="http://schemas.openxmlformats.org/officeDocument/2006/relationships/image" Target="media/image103.jpeg"/><Relationship Id="rId105" Type="http://schemas.openxmlformats.org/officeDocument/2006/relationships/image" Target="media/image102.png"/><Relationship Id="rId104" Type="http://schemas.openxmlformats.org/officeDocument/2006/relationships/image" Target="media/image101.jpeg"/><Relationship Id="rId103" Type="http://schemas.openxmlformats.org/officeDocument/2006/relationships/image" Target="media/image100.jpeg"/><Relationship Id="rId102" Type="http://schemas.openxmlformats.org/officeDocument/2006/relationships/image" Target="media/image99.jpeg"/><Relationship Id="rId101" Type="http://schemas.openxmlformats.org/officeDocument/2006/relationships/image" Target="media/image98.png"/><Relationship Id="rId100" Type="http://schemas.openxmlformats.org/officeDocument/2006/relationships/image" Target="media/image97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1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Office_10.1.0.7469_F1E327BC-269C-435d-A152-05C5408002CA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2018-08-22T09:24:00Z</dcterms:created>
  <dc:creator>樱花草</dc:creator>
  <cp:lastModifiedBy>樱花草</cp:lastModifiedBy>
  <dcterms:modified xsi:type="dcterms:W3CDTF">2018-08-22T09:28:26Z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